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B266B0" w:rsidR="00A209D6" w:rsidP="00A209D6" w:rsidRDefault="00A209D6" w14:paraId="41706FA2" w14:textId="0DD9B58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F373F6">
        <w:rPr>
          <w:bCs/>
          <w:noProof w:val="0"/>
          <w:sz w:val="24"/>
          <w:szCs w:val="24"/>
        </w:rPr>
        <w:t>bis</w:t>
      </w:r>
      <w:r w:rsidR="00F365F5"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D70ABF" w:rsidR="00D70ABF">
        <w:rPr>
          <w:bCs/>
          <w:noProof w:val="0"/>
          <w:sz w:val="24"/>
          <w:szCs w:val="24"/>
        </w:rPr>
        <w:t>R2-2003177</w:t>
      </w:r>
    </w:p>
    <w:p w:rsidRPr="00465587" w:rsidR="00A209D6" w:rsidP="00A209D6" w:rsidRDefault="00F373F6" w14:paraId="11776FA6" w14:textId="0495989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E1336F">
        <w:rPr>
          <w:rFonts w:eastAsia="SimSun"/>
          <w:bCs/>
          <w:sz w:val="24"/>
          <w:szCs w:val="24"/>
          <w:lang w:eastAsia="zh-CN"/>
        </w:rPr>
        <w:t>Online</w:t>
      </w:r>
      <w:r w:rsidRPr="006574C0" w:rsid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376CD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 xml:space="preserve">0 – 30 April </w:t>
      </w:r>
      <w:r w:rsidRPr="006574C0" w:rsidR="006574C0">
        <w:rPr>
          <w:rFonts w:eastAsia="SimSun"/>
          <w:bCs/>
          <w:sz w:val="24"/>
          <w:szCs w:val="24"/>
          <w:lang w:eastAsia="zh-CN"/>
        </w:rPr>
        <w:t>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:rsidRPr="00B266B0" w:rsidR="00A209D6" w:rsidP="00A209D6" w:rsidRDefault="00A209D6" w14:paraId="2E02E5F5" w14:textId="77777777">
      <w:pPr>
        <w:pStyle w:val="Header"/>
        <w:rPr>
          <w:bCs/>
          <w:noProof w:val="0"/>
          <w:sz w:val="24"/>
        </w:rPr>
      </w:pPr>
    </w:p>
    <w:p w:rsidRPr="00B266B0" w:rsidR="00A209D6" w:rsidP="00A209D6" w:rsidRDefault="00A209D6" w14:paraId="403CB9C0" w14:textId="77777777">
      <w:pPr>
        <w:pStyle w:val="Header"/>
        <w:rPr>
          <w:bCs/>
          <w:noProof w:val="0"/>
          <w:sz w:val="24"/>
        </w:rPr>
      </w:pPr>
    </w:p>
    <w:p w:rsidRPr="00B266B0" w:rsidR="00A209D6" w:rsidP="00A209D6" w:rsidRDefault="00A209D6" w14:paraId="74AEDB1B" w14:textId="3D2EFA6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C22C63" w:rsidR="00C22C63">
        <w:rPr>
          <w:rFonts w:cs="Arial"/>
          <w:b/>
          <w:bCs/>
          <w:sz w:val="24"/>
          <w:lang w:eastAsia="ja-JP"/>
        </w:rPr>
        <w:t>6.1.8</w:t>
      </w:r>
    </w:p>
    <w:p w:rsidRPr="00B266B0" w:rsidR="00A209D6" w:rsidP="00A209D6" w:rsidRDefault="00A209D6" w14:paraId="73188B46" w14:textId="77777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:rsidR="00A209D6" w:rsidP="00A209D6" w:rsidRDefault="00A209D6" w14:paraId="0FA3EF00" w14:textId="26E747A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Pr="00F365F5" w:rsidR="00F365F5">
        <w:rPr>
          <w:rFonts w:ascii="Arial" w:hAnsi="Arial" w:cs="Arial"/>
          <w:b/>
          <w:bCs/>
          <w:sz w:val="24"/>
        </w:rPr>
        <w:t>IAB-MT features list and capabilities</w:t>
      </w:r>
    </w:p>
    <w:p w:rsidRPr="00B266B0" w:rsidR="00A209D6" w:rsidP="00A209D6" w:rsidRDefault="00A209D6" w14:paraId="1F147C23" w14:textId="352C57C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7071D">
        <w:rPr>
          <w:rFonts w:ascii="Arial" w:hAnsi="Arial" w:cs="Arial"/>
          <w:b/>
          <w:bCs/>
          <w:sz w:val="24"/>
        </w:rPr>
        <w:t>NR_IAB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7071D">
        <w:rPr>
          <w:rFonts w:ascii="Arial" w:hAnsi="Arial" w:cs="Arial"/>
          <w:b/>
          <w:bCs/>
          <w:sz w:val="24"/>
        </w:rPr>
        <w:t>16</w:t>
      </w:r>
    </w:p>
    <w:p w:rsidRPr="00B266B0" w:rsidR="00A209D6" w:rsidP="00A209D6" w:rsidRDefault="00A209D6" w14:paraId="6FEB19D6" w14:textId="7777777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>Discussion and Decision</w:t>
      </w:r>
    </w:p>
    <w:p w:rsidRPr="006E13D1" w:rsidR="00A209D6" w:rsidP="00A209D6" w:rsidRDefault="00A209D6" w14:paraId="294B1FC1" w14:textId="77777777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1055EF" w:rsidP="00B7067E" w:rsidRDefault="001055EF" w14:paraId="00BEF209" w14:textId="40AD519B">
      <w:pPr>
        <w:rPr>
          <w:lang w:val="en-US"/>
        </w:rPr>
      </w:pPr>
      <w:r>
        <w:rPr>
          <w:lang w:val="en-US"/>
        </w:rPr>
        <w:t xml:space="preserve">During RAN2#109-e meeting an initial discussion on UE features took place and the following </w:t>
      </w:r>
      <w:r w:rsidR="007073FE">
        <w:rPr>
          <w:lang w:val="en-US"/>
        </w:rPr>
        <w:t>agreements have been made</w:t>
      </w:r>
      <w:r>
        <w:rPr>
          <w:lang w:val="en-US"/>
        </w:rPr>
        <w:t>:</w:t>
      </w:r>
    </w:p>
    <w:p w:rsidR="001C131F" w:rsidP="001C131F" w:rsidRDefault="001C131F" w14:paraId="6A08DB08" w14:textId="77777777">
      <w:pPr>
        <w:pStyle w:val="Agreemen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 w:rsidRPr="00EB56AF">
        <w:t xml:space="preserve">IP assignment over RRC” is of mandatory support for IAB-MTs </w:t>
      </w:r>
      <w:r>
        <w:t>and</w:t>
      </w:r>
      <w:r w:rsidRPr="00EB56AF">
        <w:t xml:space="preserve"> does not need to be listed in the feature list</w:t>
      </w:r>
      <w:r>
        <w:t>.</w:t>
      </w:r>
    </w:p>
    <w:p w:rsidR="001C131F" w:rsidP="001C131F" w:rsidRDefault="001C131F" w14:paraId="70C7B9A4" w14:textId="77777777">
      <w:pPr>
        <w:pStyle w:val="Agreemen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 w:rsidRPr="00EB56AF">
        <w:t xml:space="preserve">“F1AP over LTE leg </w:t>
      </w:r>
      <w:proofErr w:type="spellStart"/>
      <w:r w:rsidRPr="00EB56AF">
        <w:t>signaling</w:t>
      </w:r>
      <w:proofErr w:type="spellEnd"/>
      <w:r w:rsidRPr="00EB56AF">
        <w:t xml:space="preserve"> for EN-DC IAB-MT” is an optional feature/capability</w:t>
      </w:r>
      <w:r>
        <w:t>.</w:t>
      </w:r>
    </w:p>
    <w:p w:rsidR="001C131F" w:rsidP="001C131F" w:rsidRDefault="001C131F" w14:paraId="3929AC75" w14:textId="77777777">
      <w:pPr>
        <w:pStyle w:val="Agreemen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 w:rsidRPr="00EB56AF">
        <w:t>“</w:t>
      </w:r>
      <w:r w:rsidRPr="004141A4">
        <w:t xml:space="preserve">Feature “0.1 </w:t>
      </w:r>
      <w:proofErr w:type="spellStart"/>
      <w:r w:rsidRPr="004141A4">
        <w:t>HbH</w:t>
      </w:r>
      <w:proofErr w:type="spellEnd"/>
      <w:r w:rsidRPr="004141A4">
        <w:t xml:space="preserve"> flow control” has two components: BH RLC channel based and Routing ID based. These two components are separately signalled</w:t>
      </w:r>
      <w:r>
        <w:t>.</w:t>
      </w:r>
    </w:p>
    <w:p w:rsidR="001C131F" w:rsidP="001C131F" w:rsidRDefault="001C131F" w14:paraId="0EC9E34B" w14:textId="77777777">
      <w:pPr>
        <w:pStyle w:val="Agreemen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</w:pPr>
      <w:r w:rsidRPr="00EB56AF">
        <w:t xml:space="preserve">For an IAB-MT node: </w:t>
      </w:r>
      <w:r w:rsidRPr="00EB56AF">
        <w:br/>
      </w:r>
      <w:r w:rsidRPr="00EB56AF">
        <w:t xml:space="preserve">- The </w:t>
      </w:r>
      <w:r>
        <w:t xml:space="preserve">“Basic Procedures” of the </w:t>
      </w:r>
      <w:r w:rsidRPr="00EB56AF">
        <w:t>BAP layer feature group is mandatory.</w:t>
      </w:r>
      <w:r w:rsidRPr="00EB56AF">
        <w:br/>
      </w:r>
      <w:r w:rsidRPr="00EB56AF">
        <w:t>- IP assignment over RRC is mandatory.</w:t>
      </w:r>
      <w:r w:rsidRPr="00EB56AF">
        <w:br/>
      </w:r>
      <w:r w:rsidRPr="00EB56AF">
        <w:t>- All other Rel-16 features are optional</w:t>
      </w:r>
      <w:r>
        <w:t>.</w:t>
      </w:r>
    </w:p>
    <w:p w:rsidRPr="001C131F" w:rsidR="001055EF" w:rsidP="00B7067E" w:rsidRDefault="001055EF" w14:paraId="1EF2CDF9" w14:textId="77777777"/>
    <w:p w:rsidR="001055EF" w:rsidP="00B7067E" w:rsidRDefault="00BB61CA" w14:paraId="3E5C64F5" w14:textId="444BF12C">
      <w:pPr>
        <w:rPr>
          <w:lang w:val="en-US"/>
        </w:rPr>
      </w:pPr>
      <w:r>
        <w:rPr>
          <w:lang w:val="en-US"/>
        </w:rPr>
        <w:t xml:space="preserve">There was also a discussion about which Rel-15 UE features can be made optional for the IAB-MT, but no conclusion was reached. </w:t>
      </w:r>
      <w:r w:rsidR="001055EF">
        <w:rPr>
          <w:lang w:val="en-US"/>
        </w:rPr>
        <w:t xml:space="preserve">During the RAN#87-e plenary meeting, there was a </w:t>
      </w:r>
      <w:r>
        <w:rPr>
          <w:lang w:val="en-US"/>
        </w:rPr>
        <w:t xml:space="preserve">further </w:t>
      </w:r>
      <w:r w:rsidR="001055EF">
        <w:rPr>
          <w:lang w:val="en-US"/>
        </w:rPr>
        <w:t xml:space="preserve">proposal to make </w:t>
      </w:r>
      <w:r w:rsidR="005148DD">
        <w:rPr>
          <w:lang w:val="en-US"/>
        </w:rPr>
        <w:t xml:space="preserve">all </w:t>
      </w:r>
      <w:r w:rsidR="001055EF">
        <w:rPr>
          <w:lang w:val="en-US"/>
        </w:rPr>
        <w:t>mandatory Rel-15 UE features optional for IAB-MTs. This, however, raised some concerns about interoperability in multi-vendor deployments as well as lack of a definition of a minimum set of the features IAB-MT should always support. RAN WGs were then tasked to analyze Rel-15 mandatory features and decide which of them can be turned from mandatory to optional based on the following endorsed way forward: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55EF" w:rsidTr="001055EF" w14:paraId="3D100A88" w14:textId="77777777">
        <w:tc>
          <w:tcPr>
            <w:tcW w:w="9631" w:type="dxa"/>
          </w:tcPr>
          <w:p w:rsidRPr="001055EF" w:rsidR="001055EF" w:rsidP="001055EF" w:rsidRDefault="001055EF" w14:paraId="41386C35" w14:textId="167C0735">
            <w:pPr>
              <w:pStyle w:val="ListParagraph"/>
              <w:numPr>
                <w:ilvl w:val="0"/>
                <w:numId w:val="22"/>
              </w:numPr>
              <w:rPr>
                <w:lang w:val="en-US"/>
              </w:rPr>
            </w:pPr>
            <w:r w:rsidRPr="001055EF">
              <w:rPr>
                <w:i/>
                <w:iCs/>
              </w:rPr>
              <w:t>RAN WGs to investigate which of the mandatory Rel-15 UE features (as defined in TR 38.822) can be optional for basic operation of [IAB] (and if found useful, for different classes of IAB-MTs as defined by RAN4).</w:t>
            </w:r>
          </w:p>
          <w:p w:rsidRPr="001055EF" w:rsidR="001055EF" w:rsidP="001055EF" w:rsidRDefault="001055EF" w14:paraId="73F9466F" w14:textId="590AFC15">
            <w:pPr>
              <w:pStyle w:val="ListParagraph"/>
              <w:numPr>
                <w:ilvl w:val="0"/>
                <w:numId w:val="22"/>
              </w:numPr>
              <w:rPr>
                <w:lang w:val="en-US"/>
              </w:rPr>
            </w:pPr>
            <w:r w:rsidRPr="001055EF">
              <w:rPr>
                <w:i/>
                <w:iCs/>
              </w:rPr>
              <w:t>RAN WGs should strive to minimize specification impact.</w:t>
            </w:r>
          </w:p>
        </w:tc>
      </w:tr>
    </w:tbl>
    <w:p w:rsidR="001055EF" w:rsidP="00B7067E" w:rsidRDefault="001055EF" w14:paraId="20126276" w14:textId="77777777">
      <w:pPr>
        <w:rPr>
          <w:lang w:val="en-US"/>
        </w:rPr>
      </w:pPr>
    </w:p>
    <w:p w:rsidR="001055EF" w:rsidP="00B7067E" w:rsidRDefault="001055EF" w14:paraId="69903115" w14:textId="6BC2E2C7">
      <w:pPr>
        <w:rPr>
          <w:lang w:val="en-US"/>
        </w:rPr>
      </w:pPr>
      <w:r>
        <w:rPr>
          <w:lang w:val="en-US"/>
        </w:rPr>
        <w:t>This contribution discusses this aspect.</w:t>
      </w:r>
      <w:r w:rsidR="00EF6B13">
        <w:rPr>
          <w:lang w:val="en-US"/>
        </w:rPr>
        <w:t xml:space="preserve"> </w:t>
      </w:r>
    </w:p>
    <w:p w:rsidR="00B7067E" w:rsidP="00B7067E" w:rsidRDefault="00B7067E" w14:paraId="1ACF50D9" w14:textId="556696B2">
      <w:pPr>
        <w:pStyle w:val="Heading1"/>
      </w:pPr>
      <w:r>
        <w:t>2</w:t>
      </w:r>
      <w:r w:rsidRPr="006E13D1">
        <w:tab/>
      </w:r>
      <w:r w:rsidR="007C617A">
        <w:t>Discussion</w:t>
      </w:r>
      <w:r w:rsidR="00155923">
        <w:t xml:space="preserve"> on UE Rel-15 features</w:t>
      </w:r>
    </w:p>
    <w:p w:rsidR="00733E48" w:rsidP="006B33C5" w:rsidRDefault="00733E48" w14:paraId="06029F3A" w14:textId="5F81010C">
      <w:pPr>
        <w:rPr>
          <w:lang w:val="en-US"/>
        </w:rPr>
      </w:pPr>
      <w:r>
        <w:rPr>
          <w:lang w:val="en-US"/>
        </w:rPr>
        <w:t>RAN4 is still discussing the exact definition of different IAB-MT classes, but the latest status can be found in [1]</w:t>
      </w:r>
      <w:r w:rsidR="00B51774">
        <w:rPr>
          <w:lang w:val="en-US"/>
        </w:rPr>
        <w:t>. RAN4 will define at least two classes of IAB-MT in Rel-16:</w:t>
      </w:r>
    </w:p>
    <w:p w:rsidR="00B51774" w:rsidP="00B51774" w:rsidRDefault="00B51774" w14:paraId="73121661" w14:textId="6F50AA9B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Wide Area IAB-MT</w:t>
      </w:r>
    </w:p>
    <w:p w:rsidR="00B51774" w:rsidP="00B51774" w:rsidRDefault="00B51774" w14:paraId="04ADFD1D" w14:textId="3EED3C08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Medium range or local area IAB-MT</w:t>
      </w:r>
    </w:p>
    <w:p w:rsidR="00B51774" w:rsidP="00B51774" w:rsidRDefault="00B51774" w14:paraId="2E24CF28" w14:textId="461809E9">
      <w:r>
        <w:rPr>
          <w:lang w:val="en-US"/>
        </w:rPr>
        <w:t xml:space="preserve">Various classification criteria are considered, e.g. maximum or minimum distance from the Donor, power range, maximum Tx power etc. It should be noted that </w:t>
      </w:r>
      <w:r w:rsidR="0059416B">
        <w:rPr>
          <w:lang w:val="en-US"/>
        </w:rPr>
        <w:t xml:space="preserve">wide area IAB-MTs </w:t>
      </w:r>
      <w:r w:rsidR="007D5BB2">
        <w:t xml:space="preserve">are expected to be deployed in a very well pre-planned locations, similar to the traditional </w:t>
      </w:r>
      <w:proofErr w:type="spellStart"/>
      <w:r w:rsidR="007D5BB2">
        <w:t>gNBs</w:t>
      </w:r>
      <w:proofErr w:type="spellEnd"/>
      <w:r w:rsidR="007D5BB2">
        <w:t xml:space="preserve">. In such situation, we think that the required capabilities will be </w:t>
      </w:r>
      <w:r w:rsidR="00D36619">
        <w:t xml:space="preserve">very well </w:t>
      </w:r>
      <w:r w:rsidR="007D5BB2">
        <w:t>known at the time of IAB node deployment</w:t>
      </w:r>
      <w:r w:rsidR="00D36619">
        <w:t xml:space="preserve"> and</w:t>
      </w:r>
      <w:r w:rsidR="00AD0AC3">
        <w:t xml:space="preserve"> the</w:t>
      </w:r>
      <w:r w:rsidR="00D36619">
        <w:t xml:space="preserve"> network </w:t>
      </w:r>
      <w:r w:rsidR="00AD0AC3">
        <w:t xml:space="preserve">will be </w:t>
      </w:r>
      <w:r w:rsidR="00D36619">
        <w:t xml:space="preserve">configured appropriately. We then think, that </w:t>
      </w:r>
      <w:r w:rsidR="00D36619">
        <w:lastRenderedPageBreak/>
        <w:t>for wide area IAB-MTs all of the UE features can be treated as optional and even the capability signalling itself might not be needed.</w:t>
      </w:r>
    </w:p>
    <w:p w:rsidRPr="00D36619" w:rsidR="00D36619" w:rsidP="00B51774" w:rsidRDefault="00D36619" w14:paraId="105F24D7" w14:textId="65EF52A5">
      <w:pPr>
        <w:rPr>
          <w:b/>
          <w:bCs/>
          <w:lang w:val="en-US"/>
        </w:rPr>
      </w:pPr>
      <w:r>
        <w:rPr>
          <w:b/>
          <w:bCs/>
        </w:rPr>
        <w:t>Proposal 1: For wide area IAB-MTs</w:t>
      </w:r>
      <w:r w:rsidR="001F42C5">
        <w:rPr>
          <w:b/>
          <w:bCs/>
        </w:rPr>
        <w:t>,</w:t>
      </w:r>
      <w:r>
        <w:rPr>
          <w:b/>
          <w:bCs/>
        </w:rPr>
        <w:t xml:space="preserve"> capability signalling itself and all UE features are optional.</w:t>
      </w:r>
    </w:p>
    <w:p w:rsidR="00BA64A1" w:rsidP="006B33C5" w:rsidRDefault="00D36619" w14:paraId="46C720DD" w14:textId="7A4C4159">
      <w:pPr>
        <w:rPr>
          <w:lang w:val="en-US"/>
        </w:rPr>
      </w:pPr>
      <w:r>
        <w:rPr>
          <w:lang w:val="en-US"/>
        </w:rPr>
        <w:t xml:space="preserve">Medium/local area IAB-MTs, on the other hand, are expected to be deployed in </w:t>
      </w:r>
      <w:r w:rsidR="00AD0AC3">
        <w:rPr>
          <w:lang w:val="en-US"/>
        </w:rPr>
        <w:t xml:space="preserve">a </w:t>
      </w:r>
      <w:r>
        <w:rPr>
          <w:lang w:val="en-US"/>
        </w:rPr>
        <w:t>more challenging environment and have more diverse capabilities. There could be also a set of Rel-15 UE features without which the efficient operation would be impeded. The table below copies the UE features which are mandatory for UEs in Rel-15</w:t>
      </w:r>
      <w:r w:rsidR="00AD0AC3">
        <w:rPr>
          <w:lang w:val="en-US"/>
        </w:rPr>
        <w:t xml:space="preserve"> as per TS 38.822</w:t>
      </w:r>
      <w:r>
        <w:rPr>
          <w:lang w:val="en-US"/>
        </w:rPr>
        <w:t xml:space="preserve">. In the last column, we indicate our proposals on what should be the status of these features for IAB-MTs. </w:t>
      </w:r>
    </w:p>
    <w:p w:rsidR="008C4066" w:rsidP="006B33C5" w:rsidRDefault="008C4066" w14:paraId="18B4940B" w14:textId="77777777">
      <w:pPr>
        <w:rPr>
          <w:lang w:val="en-US"/>
        </w:rPr>
        <w:sectPr w:rsidR="008C406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tbl>
      <w:tblPr>
        <w:tblStyle w:val="TableGrid"/>
        <w:tblW w:w="14317" w:type="dxa"/>
        <w:tblLook w:val="04A0" w:firstRow="1" w:lastRow="0" w:firstColumn="1" w:lastColumn="0" w:noHBand="0" w:noVBand="1"/>
      </w:tblPr>
      <w:tblGrid>
        <w:gridCol w:w="1407"/>
        <w:gridCol w:w="687"/>
        <w:gridCol w:w="1407"/>
        <w:gridCol w:w="4154"/>
        <w:gridCol w:w="1437"/>
        <w:gridCol w:w="2674"/>
        <w:gridCol w:w="2551"/>
      </w:tblGrid>
      <w:tr w:rsidRPr="000E3724" w:rsidR="008C4066" w:rsidTr="008C4066" w14:paraId="5C547FDE" w14:textId="0D8CCA2C">
        <w:tc>
          <w:tcPr>
            <w:tcW w:w="1407" w:type="dxa"/>
          </w:tcPr>
          <w:p w:rsidRPr="000E3724" w:rsidR="00613C38" w:rsidP="00D70ABF" w:rsidRDefault="00613C38" w14:paraId="59237A26" w14:textId="77777777">
            <w:pPr>
              <w:pStyle w:val="TAH"/>
            </w:pPr>
            <w:r w:rsidRPr="000E3724">
              <w:lastRenderedPageBreak/>
              <w:t>Features</w:t>
            </w:r>
          </w:p>
        </w:tc>
        <w:tc>
          <w:tcPr>
            <w:tcW w:w="687" w:type="dxa"/>
          </w:tcPr>
          <w:p w:rsidRPr="000E3724" w:rsidR="00613C38" w:rsidP="00D70ABF" w:rsidRDefault="00613C38" w14:paraId="4111EBBB" w14:textId="77777777">
            <w:pPr>
              <w:pStyle w:val="TAH"/>
            </w:pPr>
            <w:r w:rsidRPr="000E3724">
              <w:t>Index</w:t>
            </w:r>
          </w:p>
        </w:tc>
        <w:tc>
          <w:tcPr>
            <w:tcW w:w="1407" w:type="dxa"/>
          </w:tcPr>
          <w:p w:rsidRPr="000E3724" w:rsidR="00613C38" w:rsidP="00D70ABF" w:rsidRDefault="00613C38" w14:paraId="678D3C4C" w14:textId="77777777">
            <w:pPr>
              <w:pStyle w:val="TAH"/>
            </w:pPr>
            <w:r w:rsidRPr="000E3724">
              <w:t>Feature group</w:t>
            </w:r>
          </w:p>
        </w:tc>
        <w:tc>
          <w:tcPr>
            <w:tcW w:w="4154" w:type="dxa"/>
          </w:tcPr>
          <w:p w:rsidRPr="000E3724" w:rsidR="00613C38" w:rsidP="00D70ABF" w:rsidRDefault="00613C38" w14:paraId="304F27DF" w14:textId="77777777">
            <w:pPr>
              <w:pStyle w:val="TAH"/>
            </w:pPr>
            <w:r w:rsidRPr="000E3724">
              <w:t>Components</w:t>
            </w:r>
          </w:p>
        </w:tc>
        <w:tc>
          <w:tcPr>
            <w:tcW w:w="1437" w:type="dxa"/>
          </w:tcPr>
          <w:p w:rsidRPr="000E3724" w:rsidR="00613C38" w:rsidP="00D70ABF" w:rsidRDefault="00613C38" w14:paraId="5AE3030E" w14:textId="77777777">
            <w:pPr>
              <w:pStyle w:val="TAH"/>
            </w:pPr>
            <w:r w:rsidRPr="000E3724">
              <w:t>Note</w:t>
            </w:r>
          </w:p>
        </w:tc>
        <w:tc>
          <w:tcPr>
            <w:tcW w:w="2674" w:type="dxa"/>
          </w:tcPr>
          <w:p w:rsidRPr="000E3724" w:rsidR="00613C38" w:rsidP="00D70ABF" w:rsidRDefault="00613C38" w14:paraId="51F91982" w14:textId="77777777">
            <w:pPr>
              <w:pStyle w:val="TAH"/>
            </w:pPr>
            <w:r w:rsidRPr="000E3724">
              <w:t>Mandatory/Optional</w:t>
            </w:r>
          </w:p>
        </w:tc>
        <w:tc>
          <w:tcPr>
            <w:tcW w:w="2551" w:type="dxa"/>
          </w:tcPr>
          <w:p w:rsidRPr="00D36619" w:rsidR="00613C38" w:rsidP="00D70ABF" w:rsidRDefault="00613C38" w14:paraId="6D34A60A" w14:textId="3895A55F">
            <w:pPr>
              <w:pStyle w:val="TAH"/>
            </w:pPr>
            <w:r w:rsidRPr="00D36619">
              <w:t>Mandatory or optional for IAB-MT?</w:t>
            </w:r>
          </w:p>
        </w:tc>
      </w:tr>
      <w:tr w:rsidRPr="000E3724" w:rsidR="008C4066" w:rsidTr="008C4066" w14:paraId="7CE86318" w14:textId="597AAAB3">
        <w:tc>
          <w:tcPr>
            <w:tcW w:w="1407" w:type="dxa"/>
            <w:vMerge w:val="restart"/>
          </w:tcPr>
          <w:p w:rsidRPr="000E3724" w:rsidR="00613C38" w:rsidP="00D70ABF" w:rsidRDefault="00613C38" w14:paraId="30BA5A37" w14:textId="77777777">
            <w:pPr>
              <w:pStyle w:val="TAL"/>
            </w:pPr>
            <w:r w:rsidRPr="000E3724">
              <w:t>0. General (including supported bearer types)</w:t>
            </w:r>
          </w:p>
        </w:tc>
        <w:tc>
          <w:tcPr>
            <w:tcW w:w="687" w:type="dxa"/>
          </w:tcPr>
          <w:p w:rsidRPr="000E3724" w:rsidR="00613C38" w:rsidP="00D70ABF" w:rsidRDefault="00613C38" w14:paraId="7823BF67" w14:textId="77777777">
            <w:pPr>
              <w:pStyle w:val="TAL"/>
            </w:pPr>
            <w:r w:rsidRPr="000E3724">
              <w:t>0-0</w:t>
            </w:r>
          </w:p>
        </w:tc>
        <w:tc>
          <w:tcPr>
            <w:tcW w:w="1407" w:type="dxa"/>
          </w:tcPr>
          <w:p w:rsidRPr="000E3724" w:rsidR="00613C38" w:rsidP="00D70ABF" w:rsidRDefault="00613C38" w14:paraId="0E72C0F1" w14:textId="77777777">
            <w:pPr>
              <w:pStyle w:val="TAL"/>
            </w:pPr>
            <w:r w:rsidRPr="000E3724">
              <w:t>Basic EN-DC procedures</w:t>
            </w:r>
          </w:p>
        </w:tc>
        <w:tc>
          <w:tcPr>
            <w:tcW w:w="4154" w:type="dxa"/>
          </w:tcPr>
          <w:p w:rsidRPr="000E3724" w:rsidR="00613C38" w:rsidP="00D70ABF" w:rsidRDefault="00613C38" w14:paraId="63608E07" w14:textId="77777777">
            <w:pPr>
              <w:pStyle w:val="TAL"/>
            </w:pPr>
            <w:r w:rsidRPr="000E3724">
              <w:t>1) MCG DRB with LTE/NR PDCP</w:t>
            </w:r>
          </w:p>
          <w:p w:rsidRPr="000E3724" w:rsidR="00613C38" w:rsidP="00D70ABF" w:rsidRDefault="00613C38" w14:paraId="0A359064" w14:textId="77777777">
            <w:pPr>
              <w:pStyle w:val="TAL"/>
            </w:pPr>
            <w:r w:rsidRPr="000E3724">
              <w:t>2) SCG DRB with NR PDCP</w:t>
            </w:r>
          </w:p>
          <w:p w:rsidRPr="000E3724" w:rsidR="00613C38" w:rsidP="00D70ABF" w:rsidRDefault="00613C38" w14:paraId="43F10ABE" w14:textId="77777777">
            <w:pPr>
              <w:pStyle w:val="TAL"/>
            </w:pPr>
            <w:r w:rsidRPr="000E3724">
              <w:t>3) SN addition, modification, and release via RRC connection reconfiguration</w:t>
            </w:r>
          </w:p>
          <w:p w:rsidRPr="000E3724" w:rsidR="00613C38" w:rsidP="00D70ABF" w:rsidRDefault="00613C38" w14:paraId="113600A1" w14:textId="77777777">
            <w:pPr>
              <w:pStyle w:val="TAL"/>
            </w:pPr>
            <w:r w:rsidRPr="000E3724">
              <w:t>4) Joint processing on the combined RRC messages</w:t>
            </w:r>
          </w:p>
          <w:p w:rsidRPr="000E3724" w:rsidR="00613C38" w:rsidP="00D70ABF" w:rsidRDefault="00613C38" w14:paraId="5FC2DFA7" w14:textId="77777777">
            <w:pPr>
              <w:pStyle w:val="TAL"/>
            </w:pPr>
            <w:r w:rsidRPr="000E3724">
              <w:t>5) Failure handling (including both MN and SN)</w:t>
            </w:r>
          </w:p>
        </w:tc>
        <w:tc>
          <w:tcPr>
            <w:tcW w:w="1437" w:type="dxa"/>
          </w:tcPr>
          <w:p w:rsidRPr="000E3724" w:rsidR="00613C38" w:rsidP="00D70ABF" w:rsidRDefault="00613C38" w14:paraId="460A8376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613C38" w:rsidP="00D70ABF" w:rsidRDefault="00613C38" w14:paraId="1C6229C0" w14:textId="77777777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2551" w:type="dxa"/>
          </w:tcPr>
          <w:p w:rsidRPr="00D36619" w:rsidR="00613C38" w:rsidP="00D70ABF" w:rsidRDefault="00AF4D31" w14:paraId="3A48AAC1" w14:textId="77777777">
            <w:pPr>
              <w:pStyle w:val="TAL"/>
            </w:pPr>
            <w:r w:rsidRPr="00D36619">
              <w:t>1), 3), 4), 5) mandatary without capability signalling for EN-DC IAB-MT.</w:t>
            </w:r>
          </w:p>
          <w:p w:rsidRPr="00D36619" w:rsidR="00AF4D31" w:rsidP="00D70ABF" w:rsidRDefault="00AF4D31" w14:paraId="51F38665" w14:textId="4F6C9F7F">
            <w:pPr>
              <w:pStyle w:val="TAL"/>
            </w:pPr>
            <w:r w:rsidRPr="00D36619">
              <w:t>2)</w:t>
            </w:r>
            <w:r w:rsidRPr="00D36619" w:rsidR="00AD6CEA">
              <w:t xml:space="preserve"> optional with capability signalling</w:t>
            </w:r>
          </w:p>
        </w:tc>
      </w:tr>
      <w:tr w:rsidRPr="000E3724" w:rsidR="008C4066" w:rsidTr="008C4066" w14:paraId="31F2BF9F" w14:textId="2E9F4B5D">
        <w:tc>
          <w:tcPr>
            <w:tcW w:w="1407" w:type="dxa"/>
            <w:vMerge/>
          </w:tcPr>
          <w:p w:rsidRPr="000E3724" w:rsidR="00613C38" w:rsidP="00D70ABF" w:rsidRDefault="00613C38" w14:paraId="043484AA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613C38" w:rsidP="00D70ABF" w:rsidRDefault="00613C38" w14:paraId="6DD229FF" w14:textId="77777777">
            <w:pPr>
              <w:pStyle w:val="TAL"/>
            </w:pPr>
            <w:r w:rsidRPr="000E3724">
              <w:t>0-2</w:t>
            </w:r>
          </w:p>
        </w:tc>
        <w:tc>
          <w:tcPr>
            <w:tcW w:w="1407" w:type="dxa"/>
          </w:tcPr>
          <w:p w:rsidRPr="000E3724" w:rsidR="00613C38" w:rsidP="00D70ABF" w:rsidRDefault="00613C38" w14:paraId="32A21D57" w14:textId="77777777">
            <w:pPr>
              <w:pStyle w:val="TAL"/>
            </w:pPr>
            <w:r w:rsidRPr="000E3724">
              <w:t>SRB</w:t>
            </w:r>
          </w:p>
        </w:tc>
        <w:tc>
          <w:tcPr>
            <w:tcW w:w="4154" w:type="dxa"/>
          </w:tcPr>
          <w:p w:rsidRPr="000E3724" w:rsidR="00613C38" w:rsidP="00D70ABF" w:rsidRDefault="00613C38" w14:paraId="104C5645" w14:textId="77777777">
            <w:pPr>
              <w:pStyle w:val="TAL"/>
            </w:pPr>
            <w:r w:rsidRPr="000E3724">
              <w:t>1) Split SRB with one UL path</w:t>
            </w:r>
          </w:p>
          <w:p w:rsidRPr="000E3724" w:rsidR="00613C38" w:rsidP="00D70ABF" w:rsidRDefault="00613C38" w14:paraId="5B96495D" w14:textId="77777777">
            <w:pPr>
              <w:pStyle w:val="TAL"/>
            </w:pPr>
            <w:r w:rsidRPr="000E3724">
              <w:t>2) SRB3</w:t>
            </w:r>
          </w:p>
        </w:tc>
        <w:tc>
          <w:tcPr>
            <w:tcW w:w="1437" w:type="dxa"/>
          </w:tcPr>
          <w:p w:rsidRPr="000E3724" w:rsidR="00613C38" w:rsidP="00D70ABF" w:rsidRDefault="00613C38" w14:paraId="5C6047BE" w14:textId="77777777">
            <w:pPr>
              <w:pStyle w:val="TAL"/>
            </w:pPr>
            <w:r w:rsidRPr="000E3724">
              <w:t>2) Not applied to NE-DC.</w:t>
            </w:r>
          </w:p>
        </w:tc>
        <w:tc>
          <w:tcPr>
            <w:tcW w:w="2674" w:type="dxa"/>
          </w:tcPr>
          <w:p w:rsidRPr="000E3724" w:rsidR="00613C38" w:rsidP="00D70ABF" w:rsidRDefault="00613C38" w14:paraId="74AD2C19" w14:textId="77777777">
            <w:pPr>
              <w:pStyle w:val="TAL"/>
            </w:pPr>
            <w:r w:rsidRPr="000E3724">
              <w:t>1) Optional with capability signalling</w:t>
            </w:r>
          </w:p>
          <w:p w:rsidRPr="000E3724" w:rsidR="00613C38" w:rsidP="00D70ABF" w:rsidRDefault="00613C38" w14:paraId="3281A063" w14:textId="77777777">
            <w:pPr>
              <w:pStyle w:val="TAL"/>
            </w:pPr>
            <w:r w:rsidRPr="000E3724">
              <w:t>2) Mandatory with capability signalling</w:t>
            </w:r>
          </w:p>
        </w:tc>
        <w:tc>
          <w:tcPr>
            <w:tcW w:w="2551" w:type="dxa"/>
          </w:tcPr>
          <w:p w:rsidRPr="00D36619" w:rsidR="00613C38" w:rsidP="00D70ABF" w:rsidRDefault="002C2EB3" w14:paraId="301AFAD7" w14:textId="08756265">
            <w:pPr>
              <w:pStyle w:val="TAL"/>
            </w:pPr>
            <w:r w:rsidRPr="00D36619">
              <w:t>Both 1) and 2) optional with capability signalling for EN-DC IAB-MT.</w:t>
            </w:r>
          </w:p>
        </w:tc>
      </w:tr>
      <w:tr w:rsidRPr="000E3724" w:rsidR="008C4066" w:rsidTr="008C4066" w14:paraId="3C33E59B" w14:textId="2277C16B">
        <w:tc>
          <w:tcPr>
            <w:tcW w:w="1407" w:type="dxa"/>
            <w:vMerge/>
          </w:tcPr>
          <w:p w:rsidRPr="000E3724" w:rsidR="00613C38" w:rsidP="00D70ABF" w:rsidRDefault="00613C38" w14:paraId="48ADFF71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613C38" w:rsidP="00D70ABF" w:rsidRDefault="00613C38" w14:paraId="562D733B" w14:textId="77777777">
            <w:pPr>
              <w:pStyle w:val="TAL"/>
            </w:pPr>
            <w:r w:rsidRPr="000E3724">
              <w:t>0-3</w:t>
            </w:r>
          </w:p>
        </w:tc>
        <w:tc>
          <w:tcPr>
            <w:tcW w:w="1407" w:type="dxa"/>
          </w:tcPr>
          <w:p w:rsidRPr="000E3724" w:rsidR="00613C38" w:rsidP="00D70ABF" w:rsidRDefault="00613C38" w14:paraId="28AA8ED4" w14:textId="77777777">
            <w:pPr>
              <w:pStyle w:val="TAL"/>
            </w:pPr>
            <w:r w:rsidRPr="000E3724">
              <w:t>DRB</w:t>
            </w:r>
          </w:p>
        </w:tc>
        <w:tc>
          <w:tcPr>
            <w:tcW w:w="4154" w:type="dxa"/>
          </w:tcPr>
          <w:p w:rsidRPr="000E3724" w:rsidR="00613C38" w:rsidP="00D70ABF" w:rsidRDefault="00613C38" w14:paraId="3236202D" w14:textId="77777777">
            <w:pPr>
              <w:pStyle w:val="TAL"/>
            </w:pPr>
            <w:r w:rsidRPr="000E3724">
              <w:t>1) Maximum number of DRBs</w:t>
            </w:r>
          </w:p>
          <w:p w:rsidRPr="000E3724" w:rsidR="00613C38" w:rsidP="00D70ABF" w:rsidRDefault="00613C38" w14:paraId="617D2AEC" w14:textId="77777777">
            <w:pPr>
              <w:pStyle w:val="TAL"/>
            </w:pPr>
            <w:r w:rsidRPr="000E3724">
              <w:t xml:space="preserve">2) Split DRB with one UL path </w:t>
            </w:r>
          </w:p>
          <w:p w:rsidRPr="000E3724" w:rsidR="00613C38" w:rsidP="00D70ABF" w:rsidRDefault="00613C38" w14:paraId="19E49201" w14:textId="77777777">
            <w:pPr>
              <w:pStyle w:val="TAL"/>
            </w:pPr>
            <w:r w:rsidRPr="000E3724">
              <w:t>3) Split DRB with both UL MCG and SCG paths</w:t>
            </w:r>
          </w:p>
        </w:tc>
        <w:tc>
          <w:tcPr>
            <w:tcW w:w="1437" w:type="dxa"/>
          </w:tcPr>
          <w:p w:rsidRPr="000E3724" w:rsidR="00613C38" w:rsidP="00D70ABF" w:rsidRDefault="00613C38" w14:paraId="5D1D26DF" w14:textId="77777777">
            <w:pPr>
              <w:pStyle w:val="TAL"/>
            </w:pPr>
            <w:r w:rsidRPr="000E3724">
              <w:t>2) 8 DRBs are supported regardless of bearer types</w:t>
            </w:r>
          </w:p>
        </w:tc>
        <w:tc>
          <w:tcPr>
            <w:tcW w:w="2674" w:type="dxa"/>
          </w:tcPr>
          <w:p w:rsidRPr="000E3724" w:rsidR="00613C38" w:rsidP="00D70ABF" w:rsidRDefault="00613C38" w14:paraId="42691CBE" w14:textId="77777777">
            <w:pPr>
              <w:pStyle w:val="TAL"/>
            </w:pPr>
            <w:r w:rsidRPr="000E3724">
              <w:t>1, 2) Mandatory without UE capability signalling</w:t>
            </w:r>
          </w:p>
          <w:p w:rsidRPr="000E3724" w:rsidR="00613C38" w:rsidP="00D70ABF" w:rsidRDefault="00613C38" w14:paraId="558075CC" w14:textId="77777777">
            <w:pPr>
              <w:pStyle w:val="TAL"/>
            </w:pPr>
            <w:r w:rsidRPr="000E3724">
              <w:t>3) Mandatory with capability signalling</w:t>
            </w:r>
          </w:p>
        </w:tc>
        <w:tc>
          <w:tcPr>
            <w:tcW w:w="2551" w:type="dxa"/>
          </w:tcPr>
          <w:p w:rsidRPr="00D36619" w:rsidR="00613C38" w:rsidP="00D70ABF" w:rsidRDefault="00CC59C8" w14:paraId="6743ED6D" w14:textId="71665010">
            <w:pPr>
              <w:pStyle w:val="TAL"/>
            </w:pPr>
            <w:r w:rsidRPr="00D36619">
              <w:t xml:space="preserve">Mandatory; the minimum number of supported DRBs could be </w:t>
            </w:r>
            <w:r w:rsidRPr="00D36619" w:rsidR="006A714B">
              <w:t>less for IAB-MT than for the UE.</w:t>
            </w:r>
          </w:p>
        </w:tc>
      </w:tr>
      <w:tr w:rsidRPr="000E3724" w:rsidR="008C4066" w:rsidTr="008C4066" w14:paraId="6D3807EA" w14:textId="208CF8AF">
        <w:tc>
          <w:tcPr>
            <w:tcW w:w="1407" w:type="dxa"/>
            <w:vMerge/>
          </w:tcPr>
          <w:p w:rsidRPr="000E3724" w:rsidR="00613C38" w:rsidP="00D70ABF" w:rsidRDefault="00613C38" w14:paraId="2DFC44A0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613C38" w:rsidP="00D70ABF" w:rsidRDefault="00613C38" w14:paraId="41E17562" w14:textId="77777777">
            <w:pPr>
              <w:pStyle w:val="TAL"/>
            </w:pPr>
            <w:r w:rsidRPr="000E3724">
              <w:t>0-4</w:t>
            </w:r>
          </w:p>
        </w:tc>
        <w:tc>
          <w:tcPr>
            <w:tcW w:w="1407" w:type="dxa"/>
          </w:tcPr>
          <w:p w:rsidRPr="000E3724" w:rsidR="00613C38" w:rsidP="00D70ABF" w:rsidRDefault="00613C38" w14:paraId="0161007B" w14:textId="77777777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4154" w:type="dxa"/>
          </w:tcPr>
          <w:p w:rsidRPr="000E3724" w:rsidR="00613C38" w:rsidP="00D70ABF" w:rsidRDefault="00613C38" w14:paraId="015C13ED" w14:textId="77777777">
            <w:pPr>
              <w:pStyle w:val="TAL"/>
            </w:pPr>
            <w:r w:rsidRPr="000E3724">
              <w:t>Direct SN addition in the first RRC connection reconfiguration after RRC connection establishment</w:t>
            </w:r>
          </w:p>
        </w:tc>
        <w:tc>
          <w:tcPr>
            <w:tcW w:w="1437" w:type="dxa"/>
          </w:tcPr>
          <w:p w:rsidRPr="000E3724" w:rsidR="00613C38" w:rsidP="00D70ABF" w:rsidRDefault="00613C38" w14:paraId="0212EDA4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613C38" w:rsidP="00D70ABF" w:rsidRDefault="00613C38" w14:paraId="2B3361B4" w14:textId="77777777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2551" w:type="dxa"/>
          </w:tcPr>
          <w:p w:rsidRPr="00D36619" w:rsidR="00613C38" w:rsidP="00D70ABF" w:rsidRDefault="006D4652" w14:paraId="5B2D063F" w14:textId="6D0FC537">
            <w:pPr>
              <w:pStyle w:val="TAL"/>
            </w:pPr>
            <w:r w:rsidRPr="00D36619">
              <w:t xml:space="preserve">Mandatory </w:t>
            </w:r>
            <w:r w:rsidRPr="00D36619" w:rsidR="004A14CF">
              <w:t xml:space="preserve">without capability signalling </w:t>
            </w:r>
            <w:r w:rsidRPr="00D36619">
              <w:t>for EN-DC IAB-MT</w:t>
            </w:r>
          </w:p>
        </w:tc>
      </w:tr>
      <w:tr w:rsidRPr="000E3724" w:rsidR="008C4066" w:rsidTr="008C4066" w14:paraId="37D29E41" w14:textId="447C8019">
        <w:tc>
          <w:tcPr>
            <w:tcW w:w="1407" w:type="dxa"/>
            <w:vMerge/>
          </w:tcPr>
          <w:p w:rsidRPr="000E3724" w:rsidR="00613C38" w:rsidP="00D70ABF" w:rsidRDefault="00613C38" w14:paraId="19947E77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613C38" w:rsidP="00D70ABF" w:rsidRDefault="00613C38" w14:paraId="70C468C7" w14:textId="77777777">
            <w:pPr>
              <w:pStyle w:val="TAL"/>
            </w:pPr>
            <w:r w:rsidRPr="000E3724">
              <w:t>0-5</w:t>
            </w:r>
          </w:p>
        </w:tc>
        <w:tc>
          <w:tcPr>
            <w:tcW w:w="1407" w:type="dxa"/>
          </w:tcPr>
          <w:p w:rsidRPr="000E3724" w:rsidR="00613C38" w:rsidP="00D70ABF" w:rsidRDefault="00613C38" w14:paraId="39F49A6C" w14:textId="77777777">
            <w:pPr>
              <w:pStyle w:val="TAL"/>
            </w:pPr>
            <w:r w:rsidRPr="000E3724">
              <w:t>IMS voice</w:t>
            </w:r>
          </w:p>
        </w:tc>
        <w:tc>
          <w:tcPr>
            <w:tcW w:w="4154" w:type="dxa"/>
          </w:tcPr>
          <w:p w:rsidRPr="000E3724" w:rsidR="00613C38" w:rsidP="00D70ABF" w:rsidRDefault="00613C38" w14:paraId="77D4EC16" w14:textId="77777777">
            <w:pPr>
              <w:pStyle w:val="TAL"/>
            </w:pPr>
            <w:r w:rsidRPr="000E3724">
              <w:t>1) IMS voice over NR</w:t>
            </w:r>
          </w:p>
          <w:p w:rsidRPr="000E3724" w:rsidR="00613C38" w:rsidP="00D70ABF" w:rsidRDefault="00613C38" w14:paraId="3E71F371" w14:textId="77777777">
            <w:pPr>
              <w:pStyle w:val="TAL"/>
            </w:pPr>
            <w:r w:rsidRPr="000E3724">
              <w:t>2) Fallback HO to LTE for IMS voice</w:t>
            </w:r>
          </w:p>
          <w:p w:rsidRPr="000E3724" w:rsidR="00613C38" w:rsidP="00D70ABF" w:rsidRDefault="00613C38" w14:paraId="3494FBCF" w14:textId="77777777">
            <w:pPr>
              <w:pStyle w:val="TAL"/>
            </w:pPr>
            <w:r w:rsidRPr="000E3724">
              <w:t>3) 5GC VoLTE</w:t>
            </w:r>
          </w:p>
          <w:p w:rsidRPr="000E3724" w:rsidR="00613C38" w:rsidP="00D70ABF" w:rsidRDefault="00613C38" w14:paraId="528D1229" w14:textId="77777777">
            <w:pPr>
              <w:pStyle w:val="TAL"/>
            </w:pPr>
            <w:r w:rsidRPr="000E3724">
              <w:t>4) IMS voice over SCG bearer of NE-DC</w:t>
            </w:r>
          </w:p>
        </w:tc>
        <w:tc>
          <w:tcPr>
            <w:tcW w:w="1437" w:type="dxa"/>
          </w:tcPr>
          <w:p w:rsidRPr="000E3724" w:rsidR="00613C38" w:rsidP="00D70ABF" w:rsidRDefault="00613C38" w14:paraId="3570C586" w14:textId="77777777">
            <w:pPr>
              <w:pStyle w:val="TAL"/>
            </w:pPr>
            <w:r w:rsidRPr="000E3724">
              <w:t>1), 2), 3) SA only</w:t>
            </w:r>
          </w:p>
          <w:p w:rsidRPr="000E3724" w:rsidR="00613C38" w:rsidP="00D70ABF" w:rsidRDefault="00613C38" w14:paraId="42566DC3" w14:textId="77777777">
            <w:pPr>
              <w:pStyle w:val="TAL"/>
            </w:pPr>
            <w:r w:rsidRPr="000E3724">
              <w:t>4): NE-DC only</w:t>
            </w:r>
          </w:p>
        </w:tc>
        <w:tc>
          <w:tcPr>
            <w:tcW w:w="2674" w:type="dxa"/>
          </w:tcPr>
          <w:p w:rsidRPr="000E3724" w:rsidR="00613C38" w:rsidP="00D70ABF" w:rsidRDefault="00613C38" w14:paraId="08BDA1A4" w14:textId="77777777">
            <w:pPr>
              <w:pStyle w:val="TAL"/>
            </w:pPr>
            <w:r w:rsidRPr="000E3724">
              <w:t>1) Mandatory with capability signalling if UE is IMS voice capable in NR SA. Otherwise optional with capability signalling.</w:t>
            </w:r>
          </w:p>
          <w:p w:rsidRPr="000E3724" w:rsidR="00613C38" w:rsidP="00D70ABF" w:rsidRDefault="00613C38" w14:paraId="6DEED536" w14:textId="77777777">
            <w:pPr>
              <w:pStyle w:val="TAL"/>
            </w:pPr>
            <w:r w:rsidRPr="000E3724">
              <w:t>2) No need for a separate capability signalling.</w:t>
            </w:r>
          </w:p>
          <w:p w:rsidRPr="000E3724" w:rsidR="00613C38" w:rsidP="00D70ABF" w:rsidRDefault="00613C38" w14:paraId="7E766124" w14:textId="77777777">
            <w:pPr>
              <w:pStyle w:val="TAL"/>
            </w:pPr>
            <w:r w:rsidRPr="000E3724">
              <w:t>3) Optional with capability signalling</w:t>
            </w:r>
          </w:p>
          <w:p w:rsidRPr="000E3724" w:rsidR="00613C38" w:rsidP="00D70ABF" w:rsidRDefault="00613C38" w14:paraId="1E798AE8" w14:textId="77777777">
            <w:pPr>
              <w:pStyle w:val="TAL"/>
            </w:pPr>
            <w:r w:rsidRPr="000E3724">
              <w:t>4) Optional with capability signalling</w:t>
            </w:r>
          </w:p>
        </w:tc>
        <w:tc>
          <w:tcPr>
            <w:tcW w:w="2551" w:type="dxa"/>
          </w:tcPr>
          <w:p w:rsidRPr="00D36619" w:rsidR="00613C38" w:rsidP="00D70ABF" w:rsidRDefault="00D51CDD" w14:paraId="774B1F36" w14:textId="6D1F8D1E">
            <w:pPr>
              <w:pStyle w:val="TAL"/>
            </w:pPr>
            <w:r w:rsidRPr="00D36619">
              <w:t>Same as for normal UE</w:t>
            </w:r>
          </w:p>
        </w:tc>
      </w:tr>
      <w:tr w:rsidRPr="000E3724" w:rsidR="008C4066" w:rsidTr="008C4066" w14:paraId="3D624F04" w14:textId="555086EA">
        <w:tc>
          <w:tcPr>
            <w:tcW w:w="1407" w:type="dxa"/>
            <w:vMerge w:val="restart"/>
          </w:tcPr>
          <w:p w:rsidRPr="000E3724" w:rsidR="00613C38" w:rsidP="00D70ABF" w:rsidRDefault="00613C38" w14:paraId="15B3F751" w14:textId="77777777">
            <w:pPr>
              <w:pStyle w:val="TAL"/>
            </w:pPr>
            <w:r w:rsidRPr="000E3724">
              <w:t>1. PDCP</w:t>
            </w:r>
          </w:p>
        </w:tc>
        <w:tc>
          <w:tcPr>
            <w:tcW w:w="687" w:type="dxa"/>
          </w:tcPr>
          <w:p w:rsidRPr="000E3724" w:rsidR="00613C38" w:rsidP="00D70ABF" w:rsidRDefault="00613C38" w14:paraId="3423ADA0" w14:textId="77777777">
            <w:pPr>
              <w:pStyle w:val="TAL"/>
            </w:pPr>
            <w:r w:rsidRPr="000E3724">
              <w:t>1-0</w:t>
            </w:r>
          </w:p>
        </w:tc>
        <w:tc>
          <w:tcPr>
            <w:tcW w:w="1407" w:type="dxa"/>
          </w:tcPr>
          <w:p w:rsidRPr="000E3724" w:rsidR="00613C38" w:rsidP="00D70ABF" w:rsidRDefault="00613C38" w14:paraId="57C8ACBD" w14:textId="77777777">
            <w:pPr>
              <w:pStyle w:val="TAL"/>
            </w:pPr>
            <w:r w:rsidRPr="000E3724">
              <w:t>Basic PDCP procedures</w:t>
            </w:r>
          </w:p>
        </w:tc>
        <w:tc>
          <w:tcPr>
            <w:tcW w:w="4154" w:type="dxa"/>
          </w:tcPr>
          <w:p w:rsidRPr="000E3724" w:rsidR="00613C38" w:rsidP="00D70ABF" w:rsidRDefault="00613C38" w14:paraId="4897B1CA" w14:textId="77777777">
            <w:pPr>
              <w:pStyle w:val="TAL"/>
            </w:pPr>
            <w:r w:rsidRPr="000E3724">
              <w:t>1) (de)Ciphering on DRB/SRB</w:t>
            </w:r>
          </w:p>
          <w:p w:rsidRPr="000E3724" w:rsidR="00613C38" w:rsidP="00D70ABF" w:rsidRDefault="00613C38" w14:paraId="7E8C7822" w14:textId="77777777">
            <w:pPr>
              <w:pStyle w:val="TAL"/>
            </w:pPr>
            <w:r w:rsidRPr="000E3724">
              <w:t>2) Integrity protection on SRB</w:t>
            </w:r>
          </w:p>
          <w:p w:rsidRPr="000E3724" w:rsidR="00613C38" w:rsidP="00D70ABF" w:rsidRDefault="00613C38" w14:paraId="6DE9A3D0" w14:textId="77777777">
            <w:pPr>
              <w:pStyle w:val="TAL"/>
            </w:pPr>
            <w:r w:rsidRPr="000E3724">
              <w:t>3) Timer based SDU discard</w:t>
            </w:r>
          </w:p>
          <w:p w:rsidRPr="000E3724" w:rsidR="00613C38" w:rsidP="00D70ABF" w:rsidRDefault="00613C38" w14:paraId="373E5F52" w14:textId="77777777">
            <w:pPr>
              <w:pStyle w:val="TAL"/>
            </w:pPr>
            <w:r w:rsidRPr="000E3724">
              <w:t>4) Re-ordering and in-order delivery</w:t>
            </w:r>
          </w:p>
          <w:p w:rsidRPr="000E3724" w:rsidR="00613C38" w:rsidP="00D70ABF" w:rsidRDefault="00613C38" w14:paraId="6EDB90E5" w14:textId="77777777">
            <w:pPr>
              <w:pStyle w:val="TAL"/>
            </w:pPr>
            <w:r w:rsidRPr="000E3724">
              <w:t>5) Status reporting</w:t>
            </w:r>
          </w:p>
          <w:p w:rsidRPr="000E3724" w:rsidR="00613C38" w:rsidP="00D70ABF" w:rsidRDefault="00613C38" w14:paraId="7852A5A9" w14:textId="77777777">
            <w:pPr>
              <w:pStyle w:val="TAL"/>
            </w:pPr>
            <w:r w:rsidRPr="000E3724">
              <w:t>6) Duplicate discarding</w:t>
            </w:r>
          </w:p>
          <w:p w:rsidRPr="000E3724" w:rsidR="00613C38" w:rsidP="00D70ABF" w:rsidRDefault="00613C38" w14:paraId="15AA49FF" w14:textId="77777777">
            <w:pPr>
              <w:pStyle w:val="TAL"/>
            </w:pPr>
            <w:r w:rsidRPr="000E3724">
              <w:t>7) 18bits SN</w:t>
            </w:r>
          </w:p>
        </w:tc>
        <w:tc>
          <w:tcPr>
            <w:tcW w:w="1437" w:type="dxa"/>
          </w:tcPr>
          <w:p w:rsidRPr="000E3724" w:rsidR="00613C38" w:rsidP="00D70ABF" w:rsidRDefault="00613C38" w14:paraId="16E95938" w14:textId="77777777">
            <w:pPr>
              <w:pStyle w:val="TAL"/>
            </w:pPr>
          </w:p>
        </w:tc>
        <w:tc>
          <w:tcPr>
            <w:tcW w:w="2674" w:type="dxa"/>
          </w:tcPr>
          <w:p w:rsidRPr="00D36619" w:rsidR="00613C38" w:rsidP="00D70ABF" w:rsidRDefault="00613C38" w14:paraId="11106794" w14:textId="77777777">
            <w:pPr>
              <w:pStyle w:val="TAL"/>
            </w:pPr>
            <w:r w:rsidRPr="00D36619">
              <w:t>Mandatory without capability signalling</w:t>
            </w:r>
          </w:p>
        </w:tc>
        <w:tc>
          <w:tcPr>
            <w:tcW w:w="2551" w:type="dxa"/>
          </w:tcPr>
          <w:p w:rsidRPr="00D36619" w:rsidR="00613C38" w:rsidP="00D70ABF" w:rsidRDefault="0020508A" w14:paraId="0D54A25E" w14:textId="29078D46">
            <w:pPr>
              <w:pStyle w:val="TAL"/>
            </w:pPr>
            <w:r w:rsidRPr="00D36619">
              <w:t>Mandatory without capability signalling</w:t>
            </w:r>
          </w:p>
        </w:tc>
      </w:tr>
      <w:tr w:rsidRPr="000E3724" w:rsidR="008C4066" w:rsidTr="008C4066" w14:paraId="3FB3C9BE" w14:textId="0EAD65E9">
        <w:tc>
          <w:tcPr>
            <w:tcW w:w="1407" w:type="dxa"/>
            <w:vMerge/>
          </w:tcPr>
          <w:p w:rsidRPr="000E3724" w:rsidR="00613C38" w:rsidP="00D70ABF" w:rsidRDefault="00613C38" w14:paraId="42D444F4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613C38" w:rsidP="00D70ABF" w:rsidRDefault="00613C38" w14:paraId="64662DC3" w14:textId="77777777">
            <w:pPr>
              <w:pStyle w:val="TAL"/>
            </w:pPr>
            <w:r w:rsidRPr="000E3724">
              <w:t>1-5</w:t>
            </w:r>
          </w:p>
        </w:tc>
        <w:tc>
          <w:tcPr>
            <w:tcW w:w="1407" w:type="dxa"/>
          </w:tcPr>
          <w:p w:rsidRPr="000E3724" w:rsidR="00613C38" w:rsidP="00D70ABF" w:rsidRDefault="00613C38" w14:paraId="3EF68BF9" w14:textId="77777777">
            <w:pPr>
              <w:pStyle w:val="TAL"/>
            </w:pPr>
            <w:r w:rsidRPr="000E3724">
              <w:t>Short SN</w:t>
            </w:r>
          </w:p>
        </w:tc>
        <w:tc>
          <w:tcPr>
            <w:tcW w:w="4154" w:type="dxa"/>
          </w:tcPr>
          <w:p w:rsidRPr="000E3724" w:rsidR="00613C38" w:rsidP="00D70ABF" w:rsidRDefault="00613C38" w14:paraId="1364AC25" w14:textId="77777777">
            <w:pPr>
              <w:pStyle w:val="TAL"/>
            </w:pPr>
            <w:r w:rsidRPr="000E3724">
              <w:t>Short SN</w:t>
            </w:r>
          </w:p>
        </w:tc>
        <w:tc>
          <w:tcPr>
            <w:tcW w:w="1437" w:type="dxa"/>
          </w:tcPr>
          <w:p w:rsidRPr="000E3724" w:rsidR="00613C38" w:rsidP="00D70ABF" w:rsidRDefault="00613C38" w14:paraId="23C8B669" w14:textId="77777777">
            <w:pPr>
              <w:pStyle w:val="TAL"/>
            </w:pPr>
          </w:p>
        </w:tc>
        <w:tc>
          <w:tcPr>
            <w:tcW w:w="2674" w:type="dxa"/>
          </w:tcPr>
          <w:p w:rsidRPr="00D36619" w:rsidR="00613C38" w:rsidP="00D70ABF" w:rsidRDefault="00613C38" w14:paraId="660A999B" w14:textId="77777777">
            <w:pPr>
              <w:pStyle w:val="TAL"/>
            </w:pPr>
            <w:r w:rsidRPr="00D36619">
              <w:t>Mandatory with capability signalling</w:t>
            </w:r>
          </w:p>
        </w:tc>
        <w:tc>
          <w:tcPr>
            <w:tcW w:w="2551" w:type="dxa"/>
          </w:tcPr>
          <w:p w:rsidRPr="00D36619" w:rsidR="00613C38" w:rsidP="00D70ABF" w:rsidRDefault="004448DE" w14:paraId="2D2B6633" w14:textId="207A16EE">
            <w:pPr>
              <w:pStyle w:val="TAL"/>
            </w:pPr>
            <w:r w:rsidRPr="00D36619">
              <w:t>Optional with capability signalling</w:t>
            </w:r>
          </w:p>
        </w:tc>
      </w:tr>
      <w:tr w:rsidRPr="000E3724" w:rsidR="008C4066" w:rsidTr="008C4066" w14:paraId="046B20CD" w14:textId="39285B59">
        <w:tc>
          <w:tcPr>
            <w:tcW w:w="1407" w:type="dxa"/>
            <w:vMerge w:val="restart"/>
          </w:tcPr>
          <w:p w:rsidRPr="000E3724" w:rsidR="00613C38" w:rsidP="00D70ABF" w:rsidRDefault="00613C38" w14:paraId="28D0D823" w14:textId="77777777">
            <w:pPr>
              <w:pStyle w:val="TAL"/>
            </w:pPr>
            <w:r w:rsidRPr="000E3724">
              <w:lastRenderedPageBreak/>
              <w:t>2. RLC</w:t>
            </w:r>
          </w:p>
        </w:tc>
        <w:tc>
          <w:tcPr>
            <w:tcW w:w="687" w:type="dxa"/>
          </w:tcPr>
          <w:p w:rsidRPr="000E3724" w:rsidR="00613C38" w:rsidP="00D70ABF" w:rsidRDefault="00613C38" w14:paraId="6F0079FF" w14:textId="77777777">
            <w:pPr>
              <w:pStyle w:val="TAL"/>
            </w:pPr>
            <w:r w:rsidRPr="000E3724">
              <w:t>2-0</w:t>
            </w:r>
          </w:p>
        </w:tc>
        <w:tc>
          <w:tcPr>
            <w:tcW w:w="1407" w:type="dxa"/>
          </w:tcPr>
          <w:p w:rsidRPr="000E3724" w:rsidR="00613C38" w:rsidP="00D70ABF" w:rsidRDefault="00613C38" w14:paraId="00553030" w14:textId="77777777">
            <w:pPr>
              <w:pStyle w:val="TAL"/>
            </w:pPr>
            <w:r w:rsidRPr="000E3724">
              <w:t>Basic RLC procedures</w:t>
            </w:r>
          </w:p>
        </w:tc>
        <w:tc>
          <w:tcPr>
            <w:tcW w:w="4154" w:type="dxa"/>
          </w:tcPr>
          <w:p w:rsidRPr="000E3724" w:rsidR="00613C38" w:rsidP="00D70ABF" w:rsidRDefault="00613C38" w14:paraId="5F26615A" w14:textId="77777777">
            <w:pPr>
              <w:pStyle w:val="TAL"/>
            </w:pPr>
            <w:r w:rsidRPr="000E3724">
              <w:t>1) RLC TM</w:t>
            </w:r>
          </w:p>
          <w:p w:rsidRPr="000E3724" w:rsidR="00613C38" w:rsidP="00D70ABF" w:rsidRDefault="00613C38" w14:paraId="5E719136" w14:textId="77777777">
            <w:pPr>
              <w:pStyle w:val="TAL"/>
            </w:pPr>
            <w:r w:rsidRPr="000E3724">
              <w:t>2) RLC AM with 18bits SN*</w:t>
            </w:r>
          </w:p>
          <w:p w:rsidRPr="000E3724" w:rsidR="00613C38" w:rsidP="00D70ABF" w:rsidRDefault="00613C38" w14:paraId="45DCB2D6" w14:textId="77777777">
            <w:pPr>
              <w:pStyle w:val="TAL"/>
            </w:pPr>
            <w:r w:rsidRPr="000E3724">
              <w:t>3) SDU discard</w:t>
            </w:r>
          </w:p>
        </w:tc>
        <w:tc>
          <w:tcPr>
            <w:tcW w:w="1437" w:type="dxa"/>
          </w:tcPr>
          <w:p w:rsidRPr="000E3724" w:rsidR="00613C38" w:rsidP="00D70ABF" w:rsidRDefault="00613C38" w14:paraId="13F2BBD6" w14:textId="77777777">
            <w:pPr>
              <w:pStyle w:val="TAL"/>
            </w:pPr>
            <w:r w:rsidRPr="000E3724">
              <w:t>No separate feature is considered for t-</w:t>
            </w:r>
            <w:proofErr w:type="spellStart"/>
            <w:r w:rsidRPr="000E3724">
              <w:t>PollRetransmit</w:t>
            </w:r>
            <w:proofErr w:type="spellEnd"/>
            <w:r w:rsidRPr="000E3724">
              <w:t>, t-Reassembly and t-</w:t>
            </w:r>
            <w:proofErr w:type="spellStart"/>
            <w:r w:rsidRPr="000E3724">
              <w:t>StatusProhibit</w:t>
            </w:r>
            <w:proofErr w:type="spellEnd"/>
          </w:p>
        </w:tc>
        <w:tc>
          <w:tcPr>
            <w:tcW w:w="2674" w:type="dxa"/>
          </w:tcPr>
          <w:p w:rsidRPr="000E3724" w:rsidR="00613C38" w:rsidP="00D70ABF" w:rsidRDefault="00613C38" w14:paraId="621CC2D4" w14:textId="77777777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2551" w:type="dxa"/>
          </w:tcPr>
          <w:p w:rsidRPr="00D36619" w:rsidR="00613C38" w:rsidP="00D70ABF" w:rsidRDefault="00E94707" w14:paraId="5C453EF2" w14:textId="60198483">
            <w:pPr>
              <w:pStyle w:val="TAL"/>
            </w:pPr>
            <w:r w:rsidRPr="00D36619">
              <w:t>Mandatory without capability signalling</w:t>
            </w:r>
          </w:p>
        </w:tc>
      </w:tr>
      <w:tr w:rsidRPr="000E3724" w:rsidR="00C42174" w:rsidTr="008C4066" w14:paraId="60358062" w14:textId="5440E6DA">
        <w:tc>
          <w:tcPr>
            <w:tcW w:w="1407" w:type="dxa"/>
            <w:vMerge/>
          </w:tcPr>
          <w:p w:rsidRPr="000E3724" w:rsidR="00C42174" w:rsidP="00C42174" w:rsidRDefault="00C42174" w14:paraId="1CD60D86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42174" w:rsidP="00C42174" w:rsidRDefault="00C42174" w14:paraId="5AD1983B" w14:textId="77777777">
            <w:pPr>
              <w:pStyle w:val="TAL"/>
            </w:pPr>
            <w:r w:rsidRPr="000E3724">
              <w:t>2-1</w:t>
            </w:r>
          </w:p>
        </w:tc>
        <w:tc>
          <w:tcPr>
            <w:tcW w:w="1407" w:type="dxa"/>
          </w:tcPr>
          <w:p w:rsidRPr="000E3724" w:rsidR="00C42174" w:rsidP="00C42174" w:rsidRDefault="00C42174" w14:paraId="35CA055F" w14:textId="77777777">
            <w:pPr>
              <w:pStyle w:val="TAL"/>
            </w:pPr>
            <w:r w:rsidRPr="000E3724">
              <w:t>RLC AM with short SN</w:t>
            </w:r>
          </w:p>
        </w:tc>
        <w:tc>
          <w:tcPr>
            <w:tcW w:w="4154" w:type="dxa"/>
          </w:tcPr>
          <w:p w:rsidRPr="000E3724" w:rsidR="00C42174" w:rsidP="00C42174" w:rsidRDefault="00C42174" w14:paraId="223CE39B" w14:textId="77777777">
            <w:pPr>
              <w:pStyle w:val="TAL"/>
            </w:pPr>
            <w:r w:rsidRPr="000E3724">
              <w:t>RLC AM with short SN</w:t>
            </w:r>
          </w:p>
        </w:tc>
        <w:tc>
          <w:tcPr>
            <w:tcW w:w="1437" w:type="dxa"/>
          </w:tcPr>
          <w:p w:rsidRPr="000E3724" w:rsidR="00C42174" w:rsidP="00C42174" w:rsidRDefault="00C42174" w14:paraId="62E5B09B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42174" w:rsidP="00C42174" w:rsidRDefault="00C42174" w14:paraId="20B52412" w14:textId="77777777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2551" w:type="dxa"/>
          </w:tcPr>
          <w:p w:rsidRPr="00D36619" w:rsidR="00C42174" w:rsidP="00C42174" w:rsidRDefault="00C42174" w14:paraId="58E50F83" w14:textId="1DD53213">
            <w:pPr>
              <w:pStyle w:val="TAL"/>
            </w:pPr>
            <w:r w:rsidRPr="00D36619">
              <w:t>Mandatory with capability signalling</w:t>
            </w:r>
          </w:p>
        </w:tc>
      </w:tr>
      <w:tr w:rsidRPr="000E3724" w:rsidR="00C42174" w:rsidTr="008C4066" w14:paraId="0902ACC1" w14:textId="0AEDE940">
        <w:tc>
          <w:tcPr>
            <w:tcW w:w="1407" w:type="dxa"/>
            <w:vMerge/>
          </w:tcPr>
          <w:p w:rsidRPr="000E3724" w:rsidR="00C42174" w:rsidP="00C42174" w:rsidRDefault="00C42174" w14:paraId="7F8B1221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42174" w:rsidP="00C42174" w:rsidRDefault="00C42174" w14:paraId="154376B9" w14:textId="77777777">
            <w:pPr>
              <w:pStyle w:val="TAL"/>
            </w:pPr>
            <w:r w:rsidRPr="000E3724">
              <w:t>2-2</w:t>
            </w:r>
          </w:p>
        </w:tc>
        <w:tc>
          <w:tcPr>
            <w:tcW w:w="1407" w:type="dxa"/>
          </w:tcPr>
          <w:p w:rsidRPr="000E3724" w:rsidR="00C42174" w:rsidP="00C42174" w:rsidRDefault="00C42174" w14:paraId="582E5F10" w14:textId="77777777">
            <w:pPr>
              <w:pStyle w:val="TAL"/>
            </w:pPr>
            <w:r w:rsidRPr="000E3724">
              <w:t>RLC UM with short SN</w:t>
            </w:r>
          </w:p>
        </w:tc>
        <w:tc>
          <w:tcPr>
            <w:tcW w:w="4154" w:type="dxa"/>
          </w:tcPr>
          <w:p w:rsidRPr="000E3724" w:rsidR="00C42174" w:rsidP="00C42174" w:rsidRDefault="00C42174" w14:paraId="0601CA13" w14:textId="77777777">
            <w:pPr>
              <w:pStyle w:val="TAL"/>
            </w:pPr>
            <w:r w:rsidRPr="000E3724">
              <w:t>RLC UM with short SN</w:t>
            </w:r>
          </w:p>
        </w:tc>
        <w:tc>
          <w:tcPr>
            <w:tcW w:w="1437" w:type="dxa"/>
          </w:tcPr>
          <w:p w:rsidRPr="000E3724" w:rsidR="00C42174" w:rsidP="00C42174" w:rsidRDefault="00C42174" w14:paraId="6C3673BC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42174" w:rsidP="00C42174" w:rsidRDefault="00C42174" w14:paraId="0002DDC6" w14:textId="77777777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2551" w:type="dxa"/>
          </w:tcPr>
          <w:p w:rsidRPr="00D36619" w:rsidR="00C42174" w:rsidP="00C42174" w:rsidRDefault="00C42174" w14:paraId="6419EDB3" w14:textId="60B78350">
            <w:pPr>
              <w:pStyle w:val="TAL"/>
            </w:pPr>
            <w:r w:rsidRPr="00D36619">
              <w:t>Mandatory with capability signalling</w:t>
            </w:r>
          </w:p>
        </w:tc>
      </w:tr>
      <w:tr w:rsidRPr="000E3724" w:rsidR="00C42174" w:rsidTr="008C4066" w14:paraId="591FB598" w14:textId="0339C4C3">
        <w:tc>
          <w:tcPr>
            <w:tcW w:w="1407" w:type="dxa"/>
            <w:vMerge/>
          </w:tcPr>
          <w:p w:rsidRPr="000E3724" w:rsidR="00C42174" w:rsidP="00C42174" w:rsidRDefault="00C42174" w14:paraId="46AA27F4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42174" w:rsidP="00C42174" w:rsidRDefault="00C42174" w14:paraId="08CB9A07" w14:textId="77777777">
            <w:pPr>
              <w:pStyle w:val="TAL"/>
            </w:pPr>
            <w:r w:rsidRPr="000E3724">
              <w:t>2-3</w:t>
            </w:r>
          </w:p>
        </w:tc>
        <w:tc>
          <w:tcPr>
            <w:tcW w:w="1407" w:type="dxa"/>
          </w:tcPr>
          <w:p w:rsidRPr="000E3724" w:rsidR="00C42174" w:rsidP="00C42174" w:rsidRDefault="00C42174" w14:paraId="05E0A582" w14:textId="77777777">
            <w:pPr>
              <w:pStyle w:val="TAL"/>
            </w:pPr>
            <w:r w:rsidRPr="000E3724">
              <w:t>RLC UM with long SN</w:t>
            </w:r>
          </w:p>
        </w:tc>
        <w:tc>
          <w:tcPr>
            <w:tcW w:w="4154" w:type="dxa"/>
          </w:tcPr>
          <w:p w:rsidRPr="000E3724" w:rsidR="00C42174" w:rsidP="00C42174" w:rsidRDefault="00C42174" w14:paraId="163A3117" w14:textId="77777777">
            <w:pPr>
              <w:pStyle w:val="TAL"/>
            </w:pPr>
            <w:r w:rsidRPr="000E3724">
              <w:t>RLC UM with long SN</w:t>
            </w:r>
          </w:p>
        </w:tc>
        <w:tc>
          <w:tcPr>
            <w:tcW w:w="1437" w:type="dxa"/>
          </w:tcPr>
          <w:p w:rsidRPr="000E3724" w:rsidR="00C42174" w:rsidP="00C42174" w:rsidRDefault="00C42174" w14:paraId="049484A9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42174" w:rsidP="00C42174" w:rsidRDefault="00C42174" w14:paraId="50B20968" w14:textId="77777777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2551" w:type="dxa"/>
          </w:tcPr>
          <w:p w:rsidRPr="00D36619" w:rsidR="00C42174" w:rsidP="00C42174" w:rsidRDefault="00C42174" w14:paraId="5A3E24A9" w14:textId="4C0DE55B">
            <w:pPr>
              <w:pStyle w:val="TAL"/>
            </w:pPr>
            <w:r w:rsidRPr="00D36619">
              <w:t>Mandatory with capability signalling</w:t>
            </w:r>
          </w:p>
        </w:tc>
      </w:tr>
      <w:tr w:rsidRPr="000E3724" w:rsidR="00C8321E" w:rsidTr="008C4066" w14:paraId="67AFADD0" w14:textId="5422C93D">
        <w:tc>
          <w:tcPr>
            <w:tcW w:w="1407" w:type="dxa"/>
            <w:vMerge/>
          </w:tcPr>
          <w:p w:rsidRPr="000E3724" w:rsidR="00C8321E" w:rsidP="00C8321E" w:rsidRDefault="00C8321E" w14:paraId="308667C1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8321E" w:rsidP="00C8321E" w:rsidRDefault="00C8321E" w14:paraId="2F47214B" w14:textId="77777777">
            <w:pPr>
              <w:pStyle w:val="TAL"/>
            </w:pPr>
            <w:r w:rsidRPr="000E3724">
              <w:t>2-4</w:t>
            </w:r>
          </w:p>
        </w:tc>
        <w:tc>
          <w:tcPr>
            <w:tcW w:w="1407" w:type="dxa"/>
          </w:tcPr>
          <w:p w:rsidRPr="000E3724" w:rsidR="00C8321E" w:rsidP="00C8321E" w:rsidRDefault="00C8321E" w14:paraId="56D50D57" w14:textId="77777777">
            <w:pPr>
              <w:pStyle w:val="TAL"/>
            </w:pPr>
            <w:r w:rsidRPr="000E3724">
              <w:t>NR RLC SN size for SRB</w:t>
            </w:r>
          </w:p>
        </w:tc>
        <w:tc>
          <w:tcPr>
            <w:tcW w:w="4154" w:type="dxa"/>
          </w:tcPr>
          <w:p w:rsidRPr="000E3724" w:rsidR="00C8321E" w:rsidP="00C8321E" w:rsidRDefault="00C8321E" w14:paraId="466DAD4E" w14:textId="77777777">
            <w:pPr>
              <w:pStyle w:val="TAL"/>
            </w:pPr>
            <w:r w:rsidRPr="000E3724">
              <w:t>NR RLC SN size for SRB</w:t>
            </w:r>
          </w:p>
        </w:tc>
        <w:tc>
          <w:tcPr>
            <w:tcW w:w="1437" w:type="dxa"/>
          </w:tcPr>
          <w:p w:rsidRPr="000E3724" w:rsidR="00C8321E" w:rsidP="00C8321E" w:rsidRDefault="00C8321E" w14:paraId="5CF9DC6D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8321E" w:rsidP="00C8321E" w:rsidRDefault="00C8321E" w14:paraId="788A2B65" w14:textId="77777777">
            <w:pPr>
              <w:pStyle w:val="TAL"/>
            </w:pPr>
            <w:r w:rsidRPr="000E3724">
              <w:t>RAN2 decided only short RLC SN is used for SRB.</w:t>
            </w:r>
          </w:p>
        </w:tc>
        <w:tc>
          <w:tcPr>
            <w:tcW w:w="2551" w:type="dxa"/>
          </w:tcPr>
          <w:p w:rsidRPr="00D36619" w:rsidR="00C8321E" w:rsidP="00C8321E" w:rsidRDefault="00C8321E" w14:paraId="558F0FA9" w14:textId="6FD72EA7">
            <w:pPr>
              <w:pStyle w:val="TAL"/>
            </w:pPr>
            <w:r w:rsidRPr="00D36619">
              <w:t>Same as for normal UE</w:t>
            </w:r>
          </w:p>
        </w:tc>
      </w:tr>
      <w:tr w:rsidRPr="000E3724" w:rsidR="00C8321E" w:rsidTr="008C4066" w14:paraId="6FE02812" w14:textId="62B13D04">
        <w:tc>
          <w:tcPr>
            <w:tcW w:w="1407" w:type="dxa"/>
            <w:vMerge w:val="restart"/>
          </w:tcPr>
          <w:p w:rsidRPr="000E3724" w:rsidR="00C8321E" w:rsidP="00C8321E" w:rsidRDefault="00C8321E" w14:paraId="59ABE299" w14:textId="77777777">
            <w:pPr>
              <w:pStyle w:val="TAL"/>
            </w:pPr>
            <w:r w:rsidRPr="000E3724">
              <w:t>3. MAC</w:t>
            </w:r>
          </w:p>
        </w:tc>
        <w:tc>
          <w:tcPr>
            <w:tcW w:w="687" w:type="dxa"/>
          </w:tcPr>
          <w:p w:rsidRPr="000E3724" w:rsidR="00C8321E" w:rsidP="00C8321E" w:rsidRDefault="00C8321E" w14:paraId="3220DFD9" w14:textId="77777777">
            <w:pPr>
              <w:pStyle w:val="TAL"/>
            </w:pPr>
            <w:r w:rsidRPr="000E3724">
              <w:t>3-0</w:t>
            </w:r>
          </w:p>
        </w:tc>
        <w:tc>
          <w:tcPr>
            <w:tcW w:w="1407" w:type="dxa"/>
          </w:tcPr>
          <w:p w:rsidRPr="000E3724" w:rsidR="00C8321E" w:rsidP="00C8321E" w:rsidRDefault="00C8321E" w14:paraId="323860A0" w14:textId="77777777">
            <w:pPr>
              <w:pStyle w:val="TAL"/>
            </w:pPr>
            <w:r w:rsidRPr="000E3724">
              <w:t>Basic MAC procedures</w:t>
            </w:r>
          </w:p>
        </w:tc>
        <w:tc>
          <w:tcPr>
            <w:tcW w:w="4154" w:type="dxa"/>
          </w:tcPr>
          <w:p w:rsidRPr="000E3724" w:rsidR="00C8321E" w:rsidP="00C8321E" w:rsidRDefault="00C8321E" w14:paraId="37DF96F8" w14:textId="77777777">
            <w:pPr>
              <w:pStyle w:val="TAL"/>
            </w:pPr>
            <w:r w:rsidRPr="000E3724">
              <w:t xml:space="preserve">1) RA procedure on </w:t>
            </w:r>
            <w:proofErr w:type="spellStart"/>
            <w:r w:rsidRPr="000E3724">
              <w:t>PCell</w:t>
            </w:r>
            <w:proofErr w:type="spellEnd"/>
            <w:r w:rsidRPr="000E3724">
              <w:t xml:space="preserve"> or </w:t>
            </w:r>
            <w:proofErr w:type="spellStart"/>
            <w:r w:rsidRPr="000E3724">
              <w:t>PSCell</w:t>
            </w:r>
            <w:proofErr w:type="spellEnd"/>
            <w:r w:rsidRPr="000E3724">
              <w:t xml:space="preserve"> (in case of EN-DC)</w:t>
            </w:r>
          </w:p>
          <w:p w:rsidRPr="000E3724" w:rsidR="00C8321E" w:rsidP="00C8321E" w:rsidRDefault="00C8321E" w14:paraId="17AF6E74" w14:textId="77777777">
            <w:pPr>
              <w:pStyle w:val="TAL"/>
            </w:pPr>
            <w:r w:rsidRPr="000E3724">
              <w:t>2) UE initiated RA procedure (including for beam recovery purpose)</w:t>
            </w:r>
          </w:p>
          <w:p w:rsidRPr="000E3724" w:rsidR="00C8321E" w:rsidP="00C8321E" w:rsidRDefault="00C8321E" w14:paraId="402D211F" w14:textId="77777777">
            <w:pPr>
              <w:pStyle w:val="TAL"/>
            </w:pPr>
            <w:r w:rsidRPr="000E3724">
              <w:t>3) NW initiated RA procedure (i.e. based on PDCCH)</w:t>
            </w:r>
          </w:p>
          <w:p w:rsidRPr="000E3724" w:rsidR="00C8321E" w:rsidP="00C8321E" w:rsidRDefault="00C8321E" w14:paraId="1E5C78F5" w14:textId="77777777">
            <w:pPr>
              <w:pStyle w:val="TAL"/>
            </w:pPr>
            <w:r w:rsidRPr="000E3724">
              <w:t xml:space="preserve">4) Support of </w:t>
            </w:r>
            <w:proofErr w:type="spellStart"/>
            <w:r w:rsidRPr="000E3724">
              <w:t>ssb</w:t>
            </w:r>
            <w:proofErr w:type="spellEnd"/>
            <w:r w:rsidRPr="000E3724">
              <w:t>-Threshold and association between preamble/PRACH occasion and SSB</w:t>
            </w:r>
          </w:p>
          <w:p w:rsidRPr="000E3724" w:rsidR="00C8321E" w:rsidP="00C8321E" w:rsidRDefault="00C8321E" w14:paraId="5C99088C" w14:textId="77777777">
            <w:pPr>
              <w:pStyle w:val="TAL"/>
            </w:pPr>
            <w:r w:rsidRPr="000E3724">
              <w:t>5) Preamble grouping</w:t>
            </w:r>
          </w:p>
          <w:p w:rsidRPr="000E3724" w:rsidR="00C8321E" w:rsidP="00C8321E" w:rsidRDefault="00C8321E" w14:paraId="75E9CFE1" w14:textId="77777777">
            <w:pPr>
              <w:pStyle w:val="TAL"/>
            </w:pPr>
            <w:r w:rsidRPr="000E3724">
              <w:t>6) UL single TA maintenance</w:t>
            </w:r>
          </w:p>
          <w:p w:rsidRPr="000E3724" w:rsidR="00C8321E" w:rsidP="00C8321E" w:rsidRDefault="00C8321E" w14:paraId="25D8CF98" w14:textId="77777777">
            <w:pPr>
              <w:pStyle w:val="TAL"/>
            </w:pPr>
            <w:r w:rsidRPr="000E3724">
              <w:t>7) HARQ operation for DL and UL</w:t>
            </w:r>
          </w:p>
          <w:p w:rsidRPr="000E3724" w:rsidR="00C8321E" w:rsidP="00C8321E" w:rsidRDefault="00C8321E" w14:paraId="09A0C094" w14:textId="77777777">
            <w:pPr>
              <w:pStyle w:val="TAL"/>
            </w:pPr>
            <w:r w:rsidRPr="000E3724">
              <w:t>8) LCH prioritization</w:t>
            </w:r>
          </w:p>
          <w:p w:rsidRPr="000E3724" w:rsidR="00C8321E" w:rsidP="00C8321E" w:rsidRDefault="00C8321E" w14:paraId="7708B6BE" w14:textId="77777777">
            <w:pPr>
              <w:pStyle w:val="TAL"/>
            </w:pPr>
            <w:r w:rsidRPr="000E3724">
              <w:t>9) Prioritized bit rate</w:t>
            </w:r>
          </w:p>
          <w:p w:rsidRPr="000E3724" w:rsidR="00C8321E" w:rsidP="00C8321E" w:rsidRDefault="00C8321E" w14:paraId="24579415" w14:textId="77777777">
            <w:pPr>
              <w:pStyle w:val="TAL"/>
            </w:pPr>
            <w:r w:rsidRPr="000E3724">
              <w:t>10) Multiplexing</w:t>
            </w:r>
          </w:p>
          <w:p w:rsidRPr="000E3724" w:rsidR="00C8321E" w:rsidP="00C8321E" w:rsidRDefault="00C8321E" w14:paraId="4ED8A340" w14:textId="77777777">
            <w:pPr>
              <w:pStyle w:val="TAL"/>
            </w:pPr>
            <w:r w:rsidRPr="000E3724">
              <w:t>11) SR with single SR configuration</w:t>
            </w:r>
          </w:p>
          <w:p w:rsidRPr="000E3724" w:rsidR="00C8321E" w:rsidP="00C8321E" w:rsidRDefault="00C8321E" w14:paraId="67FB9BE0" w14:textId="77777777">
            <w:pPr>
              <w:pStyle w:val="TAL"/>
            </w:pPr>
            <w:r w:rsidRPr="000E3724">
              <w:t>12) BSR</w:t>
            </w:r>
          </w:p>
          <w:p w:rsidRPr="000E3724" w:rsidR="00C8321E" w:rsidP="00C8321E" w:rsidRDefault="00C8321E" w14:paraId="3A97C11C" w14:textId="77777777">
            <w:pPr>
              <w:pStyle w:val="TAL"/>
            </w:pPr>
            <w:r w:rsidRPr="000E3724">
              <w:t>13) PHR</w:t>
            </w:r>
          </w:p>
          <w:p w:rsidRPr="000E3724" w:rsidR="00C8321E" w:rsidP="00C8321E" w:rsidRDefault="00C8321E" w14:paraId="6AD815C1" w14:textId="77777777">
            <w:pPr>
              <w:pStyle w:val="TAL"/>
            </w:pPr>
            <w:r w:rsidRPr="000E3724">
              <w:t>14) 8bits and 16bits L field</w:t>
            </w:r>
          </w:p>
        </w:tc>
        <w:tc>
          <w:tcPr>
            <w:tcW w:w="1437" w:type="dxa"/>
          </w:tcPr>
          <w:p w:rsidRPr="000E3724" w:rsidR="00C8321E" w:rsidP="00C8321E" w:rsidRDefault="00C8321E" w14:paraId="68E8B96A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8321E" w:rsidP="00C8321E" w:rsidRDefault="00C8321E" w14:paraId="431DF8D7" w14:textId="77777777">
            <w:pPr>
              <w:pStyle w:val="TAL"/>
            </w:pPr>
            <w:r w:rsidRPr="000E3724">
              <w:t xml:space="preserve">Mandatory without capability </w:t>
            </w:r>
            <w:proofErr w:type="spellStart"/>
            <w:r w:rsidRPr="000E3724">
              <w:t>signallling</w:t>
            </w:r>
            <w:proofErr w:type="spellEnd"/>
          </w:p>
        </w:tc>
        <w:tc>
          <w:tcPr>
            <w:tcW w:w="2551" w:type="dxa"/>
          </w:tcPr>
          <w:p w:rsidRPr="00D36619" w:rsidR="00C8321E" w:rsidP="00C8321E" w:rsidRDefault="00A30A69" w14:paraId="447EAECD" w14:textId="39E716C6">
            <w:pPr>
              <w:pStyle w:val="TAL"/>
            </w:pPr>
            <w:r w:rsidRPr="00D36619">
              <w:t xml:space="preserve">Mandatory without capability </w:t>
            </w:r>
            <w:proofErr w:type="spellStart"/>
            <w:r w:rsidRPr="00D36619">
              <w:t>signallling</w:t>
            </w:r>
            <w:proofErr w:type="spellEnd"/>
          </w:p>
        </w:tc>
      </w:tr>
      <w:tr w:rsidRPr="000E3724" w:rsidR="00C8321E" w:rsidTr="008C4066" w14:paraId="6FAFB37A" w14:textId="0CD5D0C3">
        <w:tc>
          <w:tcPr>
            <w:tcW w:w="1407" w:type="dxa"/>
            <w:vMerge/>
          </w:tcPr>
          <w:p w:rsidRPr="000E3724" w:rsidR="00C8321E" w:rsidP="00C8321E" w:rsidRDefault="00C8321E" w14:paraId="4E16B528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8321E" w:rsidP="00C8321E" w:rsidRDefault="00C8321E" w14:paraId="58308F1B" w14:textId="77777777">
            <w:pPr>
              <w:pStyle w:val="TAL"/>
            </w:pPr>
            <w:r w:rsidRPr="000E3724">
              <w:t>3-3</w:t>
            </w:r>
          </w:p>
        </w:tc>
        <w:tc>
          <w:tcPr>
            <w:tcW w:w="1407" w:type="dxa"/>
          </w:tcPr>
          <w:p w:rsidRPr="000E3724" w:rsidR="00C8321E" w:rsidP="00C8321E" w:rsidRDefault="00C8321E" w14:paraId="59EED4E6" w14:textId="77777777">
            <w:pPr>
              <w:pStyle w:val="TAL"/>
            </w:pPr>
            <w:r w:rsidRPr="000E3724">
              <w:t>DRX</w:t>
            </w:r>
          </w:p>
        </w:tc>
        <w:tc>
          <w:tcPr>
            <w:tcW w:w="4154" w:type="dxa"/>
          </w:tcPr>
          <w:p w:rsidRPr="000E3724" w:rsidR="00C8321E" w:rsidP="00C8321E" w:rsidRDefault="00C8321E" w14:paraId="3A6A7072" w14:textId="77777777">
            <w:pPr>
              <w:pStyle w:val="TAL"/>
            </w:pPr>
            <w:r w:rsidRPr="000E3724">
              <w:t>1) DRX with long DRX cycle</w:t>
            </w:r>
          </w:p>
          <w:p w:rsidRPr="000E3724" w:rsidR="00C8321E" w:rsidP="00C8321E" w:rsidRDefault="00C8321E" w14:paraId="206886AE" w14:textId="77777777">
            <w:pPr>
              <w:pStyle w:val="TAL"/>
            </w:pPr>
            <w:r w:rsidRPr="000E3724">
              <w:t>2) DRX with short DRX cycle</w:t>
            </w:r>
          </w:p>
        </w:tc>
        <w:tc>
          <w:tcPr>
            <w:tcW w:w="1437" w:type="dxa"/>
          </w:tcPr>
          <w:p w:rsidRPr="000E3724" w:rsidR="00C8321E" w:rsidP="00C8321E" w:rsidRDefault="00C8321E" w14:paraId="2914BDF6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8321E" w:rsidP="00C8321E" w:rsidRDefault="00C8321E" w14:paraId="1BC8569E" w14:textId="77777777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2551" w:type="dxa"/>
          </w:tcPr>
          <w:p w:rsidRPr="00D36619" w:rsidR="00C8321E" w:rsidP="00C8321E" w:rsidRDefault="00A30A69" w14:paraId="01B683D0" w14:textId="22D75F3E">
            <w:pPr>
              <w:pStyle w:val="TAL"/>
            </w:pPr>
            <w:r w:rsidRPr="00D36619">
              <w:t>Optional with capability signalling</w:t>
            </w:r>
          </w:p>
        </w:tc>
      </w:tr>
      <w:tr w:rsidRPr="000E3724" w:rsidR="00C8321E" w:rsidTr="008C4066" w14:paraId="001A253E" w14:textId="0CBF9608">
        <w:tc>
          <w:tcPr>
            <w:tcW w:w="1407" w:type="dxa"/>
            <w:vMerge/>
          </w:tcPr>
          <w:p w:rsidRPr="000E3724" w:rsidR="00C8321E" w:rsidP="00C8321E" w:rsidRDefault="00C8321E" w14:paraId="367DC5F2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8321E" w:rsidP="00C8321E" w:rsidRDefault="00C8321E" w14:paraId="121FAE02" w14:textId="77777777">
            <w:pPr>
              <w:pStyle w:val="TAL"/>
            </w:pPr>
            <w:r w:rsidRPr="000E3724">
              <w:t>3-6</w:t>
            </w:r>
          </w:p>
        </w:tc>
        <w:tc>
          <w:tcPr>
            <w:tcW w:w="1407" w:type="dxa"/>
          </w:tcPr>
          <w:p w:rsidRPr="000E3724" w:rsidR="00C8321E" w:rsidP="00C8321E" w:rsidRDefault="00C8321E" w14:paraId="64633514" w14:textId="77777777">
            <w:pPr>
              <w:pStyle w:val="TAL"/>
            </w:pPr>
            <w:r w:rsidRPr="000E3724">
              <w:t>Skipping UL transmission</w:t>
            </w:r>
          </w:p>
        </w:tc>
        <w:tc>
          <w:tcPr>
            <w:tcW w:w="4154" w:type="dxa"/>
          </w:tcPr>
          <w:p w:rsidRPr="000E3724" w:rsidR="00C8321E" w:rsidP="00C8321E" w:rsidRDefault="00C8321E" w14:paraId="4CF81C80" w14:textId="77777777">
            <w:pPr>
              <w:pStyle w:val="TAL"/>
            </w:pPr>
            <w:r w:rsidRPr="000E3724">
              <w:t>1) Skipping UL transmission for dynamic UL grant</w:t>
            </w:r>
          </w:p>
          <w:p w:rsidRPr="000E3724" w:rsidR="00C8321E" w:rsidP="00C8321E" w:rsidRDefault="00C8321E" w14:paraId="656A4B57" w14:textId="77777777">
            <w:pPr>
              <w:pStyle w:val="TAL"/>
            </w:pPr>
            <w:r w:rsidRPr="000E3724">
              <w:t>2) Skipping UL transmission for configured UL grant</w:t>
            </w:r>
          </w:p>
        </w:tc>
        <w:tc>
          <w:tcPr>
            <w:tcW w:w="1437" w:type="dxa"/>
          </w:tcPr>
          <w:p w:rsidRPr="000E3724" w:rsidR="00C8321E" w:rsidP="00C8321E" w:rsidRDefault="00C8321E" w14:paraId="6CA96496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8321E" w:rsidP="00C8321E" w:rsidRDefault="00C8321E" w14:paraId="3984B585" w14:textId="77777777">
            <w:pPr>
              <w:pStyle w:val="TAL"/>
            </w:pPr>
            <w:r w:rsidRPr="000E3724">
              <w:t>1) Optional with capability signalling. Mandatory with capability signalling from Rel-16</w:t>
            </w:r>
          </w:p>
          <w:p w:rsidRPr="000E3724" w:rsidR="00C8321E" w:rsidP="00C8321E" w:rsidRDefault="00C8321E" w14:paraId="33347FDE" w14:textId="77777777">
            <w:pPr>
              <w:pStyle w:val="TAL"/>
            </w:pPr>
            <w:r w:rsidRPr="000E3724">
              <w:t>2) Conditional mandatory if the UE supports configured grant</w:t>
            </w:r>
          </w:p>
        </w:tc>
        <w:tc>
          <w:tcPr>
            <w:tcW w:w="2551" w:type="dxa"/>
          </w:tcPr>
          <w:p w:rsidRPr="00D36619" w:rsidR="00C8321E" w:rsidP="00C8321E" w:rsidRDefault="005270C7" w14:paraId="2CEB5FAA" w14:textId="06F327F6">
            <w:pPr>
              <w:pStyle w:val="TAL"/>
            </w:pPr>
            <w:r w:rsidRPr="00D36619">
              <w:t>Optional with capability signalling</w:t>
            </w:r>
          </w:p>
        </w:tc>
      </w:tr>
      <w:tr w:rsidRPr="000E3724" w:rsidR="00C8321E" w:rsidTr="008C4066" w14:paraId="7A2842D4" w14:textId="175E194B">
        <w:tc>
          <w:tcPr>
            <w:tcW w:w="1407" w:type="dxa"/>
            <w:vMerge w:val="restart"/>
          </w:tcPr>
          <w:p w:rsidRPr="000E3724" w:rsidR="00C8321E" w:rsidP="00C8321E" w:rsidRDefault="00C8321E" w14:paraId="2CCFA622" w14:textId="77777777">
            <w:pPr>
              <w:pStyle w:val="TAL"/>
            </w:pPr>
            <w:r w:rsidRPr="000E3724">
              <w:lastRenderedPageBreak/>
              <w:t>4. Measurements</w:t>
            </w:r>
          </w:p>
        </w:tc>
        <w:tc>
          <w:tcPr>
            <w:tcW w:w="687" w:type="dxa"/>
          </w:tcPr>
          <w:p w:rsidRPr="000E3724" w:rsidR="00C8321E" w:rsidP="00C8321E" w:rsidRDefault="00C8321E" w14:paraId="352538D9" w14:textId="77777777">
            <w:pPr>
              <w:pStyle w:val="TAL"/>
            </w:pPr>
            <w:r w:rsidRPr="000E3724">
              <w:t>4-1</w:t>
            </w:r>
          </w:p>
        </w:tc>
        <w:tc>
          <w:tcPr>
            <w:tcW w:w="1407" w:type="dxa"/>
          </w:tcPr>
          <w:p w:rsidRPr="000E3724" w:rsidR="00C8321E" w:rsidP="00C8321E" w:rsidRDefault="00C8321E" w14:paraId="7002B625" w14:textId="77777777">
            <w:pPr>
              <w:pStyle w:val="TAL"/>
            </w:pPr>
            <w:r w:rsidRPr="000E3724">
              <w:t>Intra-NR measurements and reports</w:t>
            </w:r>
          </w:p>
        </w:tc>
        <w:tc>
          <w:tcPr>
            <w:tcW w:w="4154" w:type="dxa"/>
          </w:tcPr>
          <w:p w:rsidRPr="000E3724" w:rsidR="00C8321E" w:rsidP="00C8321E" w:rsidRDefault="00C8321E" w14:paraId="33129710" w14:textId="77777777">
            <w:pPr>
              <w:pStyle w:val="TAL"/>
            </w:pPr>
            <w:r w:rsidRPr="000E3724">
              <w:t>1) Intra-frequency and inter-frequency measurements and reports</w:t>
            </w:r>
          </w:p>
          <w:p w:rsidRPr="000E3724" w:rsidR="00C8321E" w:rsidP="00C8321E" w:rsidRDefault="00C8321E" w14:paraId="6B3A10C2" w14:textId="77777777">
            <w:pPr>
              <w:pStyle w:val="TAL"/>
            </w:pPr>
            <w:r w:rsidRPr="000E3724">
              <w:t>2) Event A-based measurement and measurement report</w:t>
            </w:r>
          </w:p>
        </w:tc>
        <w:tc>
          <w:tcPr>
            <w:tcW w:w="1437" w:type="dxa"/>
          </w:tcPr>
          <w:p w:rsidRPr="000E3724" w:rsidR="00C8321E" w:rsidP="00C8321E" w:rsidRDefault="00C8321E" w14:paraId="716BABF5" w14:textId="77777777">
            <w:pPr>
              <w:pStyle w:val="TAL"/>
            </w:pPr>
          </w:p>
        </w:tc>
        <w:tc>
          <w:tcPr>
            <w:tcW w:w="2674" w:type="dxa"/>
          </w:tcPr>
          <w:p w:rsidRPr="000E3724" w:rsidR="00C8321E" w:rsidP="00C8321E" w:rsidRDefault="00C8321E" w14:paraId="4AB0C2A6" w14:textId="77777777">
            <w:pPr>
              <w:pStyle w:val="TAL"/>
            </w:pPr>
            <w:r w:rsidRPr="000E3724">
              <w:t>Mandatory with capability signalling when EN-DC is configured. Mandatory without capability signalling for NR SA.</w:t>
            </w:r>
          </w:p>
        </w:tc>
        <w:tc>
          <w:tcPr>
            <w:tcW w:w="2551" w:type="dxa"/>
          </w:tcPr>
          <w:p w:rsidRPr="00D36619" w:rsidR="00C8321E" w:rsidP="00C8321E" w:rsidRDefault="002100F4" w14:paraId="0FFD08CC" w14:textId="2BC032A0">
            <w:pPr>
              <w:pStyle w:val="TAL"/>
            </w:pPr>
            <w:r>
              <w:t>1) and 2) mandatory for intra-frequency and optional for inter-frequency</w:t>
            </w:r>
          </w:p>
        </w:tc>
      </w:tr>
      <w:tr w:rsidRPr="000E3724" w:rsidR="00C8321E" w:rsidTr="008C4066" w14:paraId="652B9BA8" w14:textId="3C0F2C18">
        <w:tc>
          <w:tcPr>
            <w:tcW w:w="1407" w:type="dxa"/>
            <w:vMerge/>
          </w:tcPr>
          <w:p w:rsidRPr="000E3724" w:rsidR="00C8321E" w:rsidP="00C8321E" w:rsidRDefault="00C8321E" w14:paraId="4628BBA0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8321E" w:rsidP="00C8321E" w:rsidRDefault="00C8321E" w14:paraId="23B2C85C" w14:textId="77777777">
            <w:pPr>
              <w:pStyle w:val="TAL"/>
            </w:pPr>
            <w:r w:rsidRPr="000E3724">
              <w:t>4-5</w:t>
            </w:r>
          </w:p>
        </w:tc>
        <w:tc>
          <w:tcPr>
            <w:tcW w:w="1407" w:type="dxa"/>
          </w:tcPr>
          <w:p w:rsidRPr="000E3724" w:rsidR="00C8321E" w:rsidP="00C8321E" w:rsidRDefault="00C8321E" w14:paraId="1CBD4618" w14:textId="77777777">
            <w:pPr>
              <w:pStyle w:val="TAL"/>
            </w:pPr>
            <w:r w:rsidRPr="000E3724">
              <w:t>ANR</w:t>
            </w:r>
          </w:p>
        </w:tc>
        <w:tc>
          <w:tcPr>
            <w:tcW w:w="4154" w:type="dxa"/>
          </w:tcPr>
          <w:p w:rsidRPr="000E3724" w:rsidR="00C8321E" w:rsidP="00C8321E" w:rsidRDefault="00C8321E" w14:paraId="2436C3F0" w14:textId="77777777">
            <w:pPr>
              <w:pStyle w:val="TAL"/>
            </w:pPr>
            <w:r w:rsidRPr="000E3724">
              <w:t>1) CGI reporting of EUTRA cell when EN-DC is not configured</w:t>
            </w:r>
          </w:p>
          <w:p w:rsidRPr="000E3724" w:rsidR="00C8321E" w:rsidP="00C8321E" w:rsidRDefault="00C8321E" w14:paraId="64079106" w14:textId="77777777">
            <w:pPr>
              <w:pStyle w:val="TAL"/>
            </w:pPr>
            <w:r w:rsidRPr="000E3724">
              <w:t>2) CGI reporting of NR cell when EN-DC is not configured</w:t>
            </w:r>
          </w:p>
          <w:p w:rsidRPr="000E3724" w:rsidR="00C8321E" w:rsidP="00C8321E" w:rsidRDefault="00C8321E" w14:paraId="11536DEC" w14:textId="77777777">
            <w:pPr>
              <w:pStyle w:val="TAL"/>
            </w:pPr>
            <w:r w:rsidRPr="000E3724">
              <w:t>3) CGI reporting of NR cell when EN-DC is configured</w:t>
            </w:r>
          </w:p>
        </w:tc>
        <w:tc>
          <w:tcPr>
            <w:tcW w:w="1437" w:type="dxa"/>
          </w:tcPr>
          <w:p w:rsidRPr="000E3724" w:rsidR="00C8321E" w:rsidP="00C8321E" w:rsidRDefault="00C8321E" w14:paraId="5D993203" w14:textId="77777777">
            <w:pPr>
              <w:pStyle w:val="TAL"/>
            </w:pPr>
            <w:r w:rsidRPr="000E3724">
              <w:t>1) and 2) SA only</w:t>
            </w:r>
          </w:p>
          <w:p w:rsidRPr="000E3724" w:rsidR="00C8321E" w:rsidP="00C8321E" w:rsidRDefault="00C8321E" w14:paraId="592087B6" w14:textId="77777777">
            <w:pPr>
              <w:pStyle w:val="TAL"/>
            </w:pPr>
            <w:r w:rsidRPr="000E3724">
              <w:t>3) EN-DC only</w:t>
            </w:r>
          </w:p>
          <w:p w:rsidRPr="000E3724" w:rsidR="00C8321E" w:rsidP="00C8321E" w:rsidRDefault="00C8321E" w14:paraId="50033D2A" w14:textId="77777777">
            <w:pPr>
              <w:pStyle w:val="TAL"/>
            </w:pPr>
          </w:p>
          <w:p w:rsidRPr="000E3724" w:rsidR="00C8321E" w:rsidP="00C8321E" w:rsidRDefault="00C8321E" w14:paraId="274E4B40" w14:textId="77777777">
            <w:pPr>
              <w:pStyle w:val="TAL"/>
            </w:pPr>
            <w:r w:rsidRPr="000E3724">
              <w:t xml:space="preserve">Autonomous gap is not supported when ANR (towards NR neighbour cells) configured by NR </w:t>
            </w:r>
            <w:proofErr w:type="spellStart"/>
            <w:r w:rsidRPr="000E3724">
              <w:t>PCell</w:t>
            </w:r>
            <w:proofErr w:type="spellEnd"/>
            <w:r w:rsidRPr="000E3724">
              <w:t xml:space="preserve"> in NR SA and when ANR (towards NR neighbouring cells) configured by NR </w:t>
            </w:r>
            <w:proofErr w:type="spellStart"/>
            <w:r w:rsidRPr="000E3724">
              <w:t>PSCell</w:t>
            </w:r>
            <w:proofErr w:type="spellEnd"/>
            <w:r w:rsidRPr="000E3724">
              <w:t xml:space="preserve"> in EN-DC.</w:t>
            </w:r>
          </w:p>
        </w:tc>
        <w:tc>
          <w:tcPr>
            <w:tcW w:w="2674" w:type="dxa"/>
          </w:tcPr>
          <w:p w:rsidRPr="000E3724" w:rsidR="00C8321E" w:rsidP="00C8321E" w:rsidRDefault="00C8321E" w14:paraId="01A9ABAC" w14:textId="77777777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2551" w:type="dxa"/>
          </w:tcPr>
          <w:p w:rsidRPr="00D36619" w:rsidR="00C8321E" w:rsidP="00C8321E" w:rsidRDefault="00071207" w14:paraId="2D1B6BA3" w14:textId="3F8D0DE3">
            <w:pPr>
              <w:pStyle w:val="TAL"/>
            </w:pPr>
            <w:r w:rsidRPr="00D36619">
              <w:t>Optional with capability signalling</w:t>
            </w:r>
          </w:p>
        </w:tc>
      </w:tr>
      <w:tr w:rsidRPr="000E3724" w:rsidR="00C8321E" w:rsidTr="008C4066" w14:paraId="39285246" w14:textId="3500A21A">
        <w:tc>
          <w:tcPr>
            <w:tcW w:w="1407" w:type="dxa"/>
            <w:vMerge w:val="restart"/>
          </w:tcPr>
          <w:p w:rsidRPr="000E3724" w:rsidR="00C8321E" w:rsidP="00C8321E" w:rsidRDefault="00C8321E" w14:paraId="456F6D89" w14:textId="77777777">
            <w:pPr>
              <w:pStyle w:val="TAL"/>
            </w:pPr>
            <w:r w:rsidRPr="000E3724">
              <w:t>5. SDAP</w:t>
            </w:r>
          </w:p>
        </w:tc>
        <w:tc>
          <w:tcPr>
            <w:tcW w:w="687" w:type="dxa"/>
          </w:tcPr>
          <w:p w:rsidRPr="000E3724" w:rsidR="00C8321E" w:rsidP="00C8321E" w:rsidRDefault="00C8321E" w14:paraId="5ECA0CF7" w14:textId="77777777">
            <w:pPr>
              <w:pStyle w:val="TAL"/>
            </w:pPr>
            <w:r w:rsidRPr="000E3724">
              <w:t>5-1</w:t>
            </w:r>
          </w:p>
        </w:tc>
        <w:tc>
          <w:tcPr>
            <w:tcW w:w="1407" w:type="dxa"/>
          </w:tcPr>
          <w:p w:rsidRPr="000E3724" w:rsidR="00C8321E" w:rsidP="00C8321E" w:rsidRDefault="00C8321E" w14:paraId="086044AA" w14:textId="77777777">
            <w:pPr>
              <w:pStyle w:val="TAL"/>
            </w:pPr>
            <w:r w:rsidRPr="000E3724">
              <w:t>QoS</w:t>
            </w:r>
          </w:p>
        </w:tc>
        <w:tc>
          <w:tcPr>
            <w:tcW w:w="4154" w:type="dxa"/>
          </w:tcPr>
          <w:p w:rsidRPr="000E3724" w:rsidR="00C8321E" w:rsidP="00C8321E" w:rsidRDefault="00C8321E" w14:paraId="7036D491" w14:textId="77777777">
            <w:pPr>
              <w:pStyle w:val="TAL"/>
            </w:pPr>
            <w:r w:rsidRPr="000E3724">
              <w:t>1) Flow-based QoS</w:t>
            </w:r>
          </w:p>
          <w:p w:rsidRPr="000E3724" w:rsidR="00C8321E" w:rsidP="00C8321E" w:rsidRDefault="00C8321E" w14:paraId="0285C254" w14:textId="77777777">
            <w:pPr>
              <w:pStyle w:val="TAL"/>
            </w:pPr>
            <w:r w:rsidRPr="000E3724">
              <w:t>2) Multiple flows to 1 DRB mapping</w:t>
            </w:r>
          </w:p>
          <w:p w:rsidRPr="000E3724" w:rsidR="00C8321E" w:rsidP="00C8321E" w:rsidRDefault="00C8321E" w14:paraId="607CC989" w14:textId="77777777">
            <w:pPr>
              <w:pStyle w:val="TAL"/>
            </w:pPr>
            <w:r w:rsidRPr="000E3724">
              <w:t>3) AS reflective QoS</w:t>
            </w:r>
          </w:p>
        </w:tc>
        <w:tc>
          <w:tcPr>
            <w:tcW w:w="1437" w:type="dxa"/>
          </w:tcPr>
          <w:p w:rsidRPr="000E3724" w:rsidR="00C8321E" w:rsidP="00C8321E" w:rsidRDefault="00C8321E" w14:paraId="39185DC3" w14:textId="77777777">
            <w:pPr>
              <w:pStyle w:val="TAL"/>
            </w:pPr>
            <w:r w:rsidRPr="000E3724">
              <w:t>SA only</w:t>
            </w:r>
          </w:p>
        </w:tc>
        <w:tc>
          <w:tcPr>
            <w:tcW w:w="2674" w:type="dxa"/>
          </w:tcPr>
          <w:p w:rsidRPr="000E3724" w:rsidR="00C8321E" w:rsidP="00C8321E" w:rsidRDefault="00C8321E" w14:paraId="76D1DBD3" w14:textId="77777777">
            <w:pPr>
              <w:pStyle w:val="TAL"/>
            </w:pPr>
            <w:r w:rsidRPr="000E3724">
              <w:t>1), 2) Mandatory without capability signalling</w:t>
            </w:r>
          </w:p>
          <w:p w:rsidRPr="000E3724" w:rsidR="00C8321E" w:rsidP="00C8321E" w:rsidRDefault="00C8321E" w14:paraId="6BEB339F" w14:textId="77777777">
            <w:pPr>
              <w:pStyle w:val="TAL"/>
            </w:pPr>
            <w:r w:rsidRPr="000E3724">
              <w:t>3) Optional with capability signalling</w:t>
            </w:r>
          </w:p>
        </w:tc>
        <w:tc>
          <w:tcPr>
            <w:tcW w:w="2551" w:type="dxa"/>
          </w:tcPr>
          <w:p w:rsidRPr="00D36619" w:rsidR="00886A6F" w:rsidP="00886A6F" w:rsidRDefault="00886A6F" w14:paraId="3AF3EC9C" w14:textId="1EF49CF7">
            <w:pPr>
              <w:pStyle w:val="TAL"/>
            </w:pPr>
            <w:r w:rsidRPr="00D36619">
              <w:t>Same as for normal UE</w:t>
            </w:r>
          </w:p>
          <w:p w:rsidRPr="00D36619" w:rsidR="00C8321E" w:rsidP="0052325C" w:rsidRDefault="00C8321E" w14:paraId="745783B4" w14:textId="6C73793F">
            <w:pPr>
              <w:pStyle w:val="TAL"/>
            </w:pPr>
          </w:p>
        </w:tc>
      </w:tr>
      <w:tr w:rsidRPr="000E3724" w:rsidR="00C8321E" w:rsidTr="008C4066" w14:paraId="0DAEEAE2" w14:textId="18FAC760">
        <w:tc>
          <w:tcPr>
            <w:tcW w:w="1407" w:type="dxa"/>
            <w:vMerge/>
          </w:tcPr>
          <w:p w:rsidRPr="000E3724" w:rsidR="00C8321E" w:rsidP="00C8321E" w:rsidRDefault="00C8321E" w14:paraId="5AE9167A" w14:textId="77777777">
            <w:pPr>
              <w:pStyle w:val="TAL"/>
            </w:pPr>
          </w:p>
        </w:tc>
        <w:tc>
          <w:tcPr>
            <w:tcW w:w="687" w:type="dxa"/>
          </w:tcPr>
          <w:p w:rsidRPr="000E3724" w:rsidR="00C8321E" w:rsidP="00C8321E" w:rsidRDefault="00C8321E" w14:paraId="3B10385D" w14:textId="77777777">
            <w:pPr>
              <w:pStyle w:val="TAL"/>
            </w:pPr>
            <w:r w:rsidRPr="000E3724">
              <w:t>5-2</w:t>
            </w:r>
          </w:p>
        </w:tc>
        <w:tc>
          <w:tcPr>
            <w:tcW w:w="1407" w:type="dxa"/>
          </w:tcPr>
          <w:p w:rsidRPr="000E3724" w:rsidR="00C8321E" w:rsidP="00C8321E" w:rsidRDefault="00C8321E" w14:paraId="784F0CCA" w14:textId="77777777">
            <w:pPr>
              <w:pStyle w:val="TAL"/>
            </w:pPr>
            <w:r w:rsidRPr="000E3724">
              <w:t>HD format</w:t>
            </w:r>
          </w:p>
        </w:tc>
        <w:tc>
          <w:tcPr>
            <w:tcW w:w="4154" w:type="dxa"/>
          </w:tcPr>
          <w:p w:rsidRPr="000E3724" w:rsidR="00C8321E" w:rsidP="00C8321E" w:rsidRDefault="00C8321E" w14:paraId="0BAAACC1" w14:textId="77777777">
            <w:pPr>
              <w:pStyle w:val="TAL"/>
            </w:pPr>
            <w:r w:rsidRPr="000E3724">
              <w:t>1) DL SDAP HD</w:t>
            </w:r>
          </w:p>
          <w:p w:rsidRPr="000E3724" w:rsidR="00C8321E" w:rsidP="00C8321E" w:rsidRDefault="00C8321E" w14:paraId="2DB215E5" w14:textId="77777777">
            <w:pPr>
              <w:pStyle w:val="TAL"/>
            </w:pPr>
            <w:r w:rsidRPr="000E3724">
              <w:t>2) UL SDAP HD</w:t>
            </w:r>
          </w:p>
          <w:p w:rsidRPr="000E3724" w:rsidR="00C8321E" w:rsidP="00C8321E" w:rsidRDefault="00C8321E" w14:paraId="23FECB5C" w14:textId="77777777">
            <w:pPr>
              <w:pStyle w:val="TAL"/>
            </w:pPr>
            <w:r w:rsidRPr="000E3724">
              <w:t>3) SDAP End-marker</w:t>
            </w:r>
          </w:p>
        </w:tc>
        <w:tc>
          <w:tcPr>
            <w:tcW w:w="1437" w:type="dxa"/>
          </w:tcPr>
          <w:p w:rsidRPr="000E3724" w:rsidR="00C8321E" w:rsidP="00C8321E" w:rsidRDefault="00C8321E" w14:paraId="29FDFCE9" w14:textId="77777777">
            <w:pPr>
              <w:pStyle w:val="TAL"/>
            </w:pPr>
            <w:r w:rsidRPr="000E3724">
              <w:t>SA only</w:t>
            </w:r>
          </w:p>
        </w:tc>
        <w:tc>
          <w:tcPr>
            <w:tcW w:w="2674" w:type="dxa"/>
          </w:tcPr>
          <w:p w:rsidRPr="000E3724" w:rsidR="00C8321E" w:rsidP="00C8321E" w:rsidRDefault="00C8321E" w14:paraId="0FDC3CDB" w14:textId="77777777">
            <w:pPr>
              <w:pStyle w:val="TAL"/>
            </w:pPr>
            <w:r w:rsidRPr="000E3724">
              <w:t>1) Conditional mandatory if either NAS reflective QoS or AS reflective QoS is supported.  No capability signalling is needed.</w:t>
            </w:r>
          </w:p>
          <w:p w:rsidRPr="000E3724" w:rsidR="00C8321E" w:rsidP="00C8321E" w:rsidRDefault="00C8321E" w14:paraId="0F17589B" w14:textId="77777777">
            <w:pPr>
              <w:pStyle w:val="TAL"/>
            </w:pPr>
            <w:r w:rsidRPr="000E3724">
              <w:t>2), 3) Mandatory without capability signalling</w:t>
            </w:r>
          </w:p>
        </w:tc>
        <w:tc>
          <w:tcPr>
            <w:tcW w:w="2551" w:type="dxa"/>
          </w:tcPr>
          <w:p w:rsidRPr="00D36619" w:rsidR="00886A6F" w:rsidP="00886A6F" w:rsidRDefault="00886A6F" w14:paraId="2936756A" w14:textId="77777777">
            <w:pPr>
              <w:pStyle w:val="TAL"/>
            </w:pPr>
            <w:r w:rsidRPr="00D36619">
              <w:t>Same as for normal UEs</w:t>
            </w:r>
          </w:p>
          <w:p w:rsidRPr="00D36619" w:rsidR="00C8321E" w:rsidP="00C8321E" w:rsidRDefault="00C8321E" w14:paraId="67BF5BCE" w14:textId="77777777">
            <w:pPr>
              <w:pStyle w:val="TAL"/>
            </w:pPr>
          </w:p>
        </w:tc>
      </w:tr>
      <w:tr w:rsidRPr="000E3724" w:rsidR="00C8321E" w:rsidTr="008C4066" w14:paraId="156B6402" w14:textId="6217435A">
        <w:tc>
          <w:tcPr>
            <w:tcW w:w="1407" w:type="dxa"/>
          </w:tcPr>
          <w:p w:rsidRPr="000E3724" w:rsidR="00C8321E" w:rsidP="00C8321E" w:rsidRDefault="00C8321E" w14:paraId="0A7598E7" w14:textId="77777777">
            <w:pPr>
              <w:pStyle w:val="TAL"/>
            </w:pPr>
            <w:r w:rsidRPr="000E3724">
              <w:t>6. Inactive</w:t>
            </w:r>
          </w:p>
        </w:tc>
        <w:tc>
          <w:tcPr>
            <w:tcW w:w="687" w:type="dxa"/>
          </w:tcPr>
          <w:p w:rsidRPr="000E3724" w:rsidR="00C8321E" w:rsidP="00C8321E" w:rsidRDefault="00C8321E" w14:paraId="5C777D41" w14:textId="77777777">
            <w:pPr>
              <w:pStyle w:val="TAL"/>
            </w:pPr>
            <w:r w:rsidRPr="000E3724">
              <w:t>6-1</w:t>
            </w:r>
          </w:p>
        </w:tc>
        <w:tc>
          <w:tcPr>
            <w:tcW w:w="1407" w:type="dxa"/>
          </w:tcPr>
          <w:p w:rsidRPr="000E3724" w:rsidR="00C8321E" w:rsidP="00C8321E" w:rsidRDefault="00C8321E" w14:paraId="6F0D0E50" w14:textId="77777777">
            <w:pPr>
              <w:pStyle w:val="TAL"/>
            </w:pPr>
            <w:r w:rsidRPr="000E3724">
              <w:t>RRC inactive</w:t>
            </w:r>
          </w:p>
        </w:tc>
        <w:tc>
          <w:tcPr>
            <w:tcW w:w="4154" w:type="dxa"/>
          </w:tcPr>
          <w:p w:rsidRPr="000E3724" w:rsidR="00C8321E" w:rsidP="00C8321E" w:rsidRDefault="00C8321E" w14:paraId="62EAFBE3" w14:textId="77777777">
            <w:pPr>
              <w:pStyle w:val="TAL"/>
            </w:pPr>
            <w:r w:rsidRPr="000E3724">
              <w:t>RRC inactive</w:t>
            </w:r>
          </w:p>
        </w:tc>
        <w:tc>
          <w:tcPr>
            <w:tcW w:w="1437" w:type="dxa"/>
          </w:tcPr>
          <w:p w:rsidRPr="000E3724" w:rsidR="00C8321E" w:rsidP="00C8321E" w:rsidRDefault="00C8321E" w14:paraId="5477DD02" w14:textId="77777777">
            <w:pPr>
              <w:pStyle w:val="TAL"/>
            </w:pPr>
            <w:r w:rsidRPr="000E3724">
              <w:t>SA only</w:t>
            </w:r>
          </w:p>
        </w:tc>
        <w:tc>
          <w:tcPr>
            <w:tcW w:w="2674" w:type="dxa"/>
          </w:tcPr>
          <w:p w:rsidRPr="000E3724" w:rsidR="00C8321E" w:rsidP="00C8321E" w:rsidRDefault="00C8321E" w14:paraId="15666CDF" w14:textId="77777777">
            <w:pPr>
              <w:pStyle w:val="TAL"/>
            </w:pPr>
            <w:r w:rsidRPr="000E3724">
              <w:t>Mandatory with capability signalling</w:t>
            </w:r>
          </w:p>
        </w:tc>
        <w:tc>
          <w:tcPr>
            <w:tcW w:w="2551" w:type="dxa"/>
          </w:tcPr>
          <w:p w:rsidRPr="00D36619" w:rsidR="00C8321E" w:rsidP="00C8321E" w:rsidRDefault="00886A6F" w14:paraId="317FBDDF" w14:textId="3EAF2A50">
            <w:pPr>
              <w:pStyle w:val="TAL"/>
            </w:pPr>
            <w:r w:rsidRPr="00D36619">
              <w:t>Optional with capability signalling</w:t>
            </w:r>
          </w:p>
        </w:tc>
      </w:tr>
      <w:tr w:rsidRPr="000E3724" w:rsidR="00C8321E" w:rsidTr="008C4066" w14:paraId="4D27E905" w14:textId="5025F37A">
        <w:tc>
          <w:tcPr>
            <w:tcW w:w="1407" w:type="dxa"/>
          </w:tcPr>
          <w:p w:rsidRPr="000E3724" w:rsidR="00C8321E" w:rsidP="00C8321E" w:rsidRDefault="00C8321E" w14:paraId="53E84EA8" w14:textId="77777777">
            <w:pPr>
              <w:pStyle w:val="TAL"/>
            </w:pPr>
            <w:r w:rsidRPr="000E3724">
              <w:lastRenderedPageBreak/>
              <w:t>7. Mobility</w:t>
            </w:r>
          </w:p>
        </w:tc>
        <w:tc>
          <w:tcPr>
            <w:tcW w:w="687" w:type="dxa"/>
          </w:tcPr>
          <w:p w:rsidRPr="000E3724" w:rsidR="00C8321E" w:rsidP="00C8321E" w:rsidRDefault="00C8321E" w14:paraId="121E6A23" w14:textId="77777777">
            <w:pPr>
              <w:pStyle w:val="TAL"/>
            </w:pPr>
            <w:r w:rsidRPr="000E3724">
              <w:t>7-1</w:t>
            </w:r>
          </w:p>
        </w:tc>
        <w:tc>
          <w:tcPr>
            <w:tcW w:w="1407" w:type="dxa"/>
          </w:tcPr>
          <w:p w:rsidRPr="000E3724" w:rsidR="00C8321E" w:rsidP="00C8321E" w:rsidRDefault="00C8321E" w14:paraId="33DA71CB" w14:textId="77777777">
            <w:pPr>
              <w:pStyle w:val="TAL"/>
            </w:pPr>
            <w:r w:rsidRPr="000E3724">
              <w:t>Handover</w:t>
            </w:r>
          </w:p>
        </w:tc>
        <w:tc>
          <w:tcPr>
            <w:tcW w:w="4154" w:type="dxa"/>
          </w:tcPr>
          <w:p w:rsidRPr="000E3724" w:rsidR="00C8321E" w:rsidP="00C8321E" w:rsidRDefault="00C8321E" w14:paraId="5E4C519C" w14:textId="77777777">
            <w:pPr>
              <w:pStyle w:val="TAL"/>
            </w:pPr>
            <w:r w:rsidRPr="000E3724">
              <w:t>1) Intra-frequency HO</w:t>
            </w:r>
          </w:p>
          <w:p w:rsidRPr="000E3724" w:rsidR="00C8321E" w:rsidP="00C8321E" w:rsidRDefault="00C8321E" w14:paraId="30E3B7D9" w14:textId="77777777">
            <w:pPr>
              <w:pStyle w:val="TAL"/>
            </w:pPr>
            <w:r w:rsidRPr="000E3724">
              <w:t>2) Inter-frequency HO</w:t>
            </w:r>
          </w:p>
          <w:p w:rsidRPr="000E3724" w:rsidR="00C8321E" w:rsidP="00C8321E" w:rsidRDefault="00C8321E" w14:paraId="2B10C212" w14:textId="77777777">
            <w:pPr>
              <w:pStyle w:val="TAL"/>
            </w:pPr>
            <w:r w:rsidRPr="000E3724">
              <w:t>3) HO between TDD and FDD</w:t>
            </w:r>
          </w:p>
          <w:p w:rsidRPr="000E3724" w:rsidR="00C8321E" w:rsidP="00C8321E" w:rsidRDefault="00C8321E" w14:paraId="3CF1F5E5" w14:textId="77777777">
            <w:pPr>
              <w:pStyle w:val="TAL"/>
            </w:pPr>
            <w:r w:rsidRPr="000E3724">
              <w:t>4) HO from NR to LTE</w:t>
            </w:r>
          </w:p>
          <w:p w:rsidRPr="000E3724" w:rsidR="00C8321E" w:rsidP="00C8321E" w:rsidRDefault="00C8321E" w14:paraId="2973255D" w14:textId="77777777">
            <w:pPr>
              <w:pStyle w:val="TAL"/>
            </w:pPr>
            <w:r w:rsidRPr="000E3724">
              <w:t>5) HO from NR to LTE with 5GC</w:t>
            </w:r>
          </w:p>
          <w:p w:rsidRPr="000E3724" w:rsidR="00C8321E" w:rsidP="00C8321E" w:rsidRDefault="00C8321E" w14:paraId="416D2C17" w14:textId="77777777">
            <w:pPr>
              <w:pStyle w:val="TAL"/>
            </w:pPr>
            <w:r w:rsidRPr="000E3724">
              <w:t>6) HO between FR1 and FR2</w:t>
            </w:r>
          </w:p>
        </w:tc>
        <w:tc>
          <w:tcPr>
            <w:tcW w:w="1437" w:type="dxa"/>
          </w:tcPr>
          <w:p w:rsidRPr="000E3724" w:rsidR="00C8321E" w:rsidP="00C8321E" w:rsidRDefault="00C8321E" w14:paraId="08DCF1AC" w14:textId="77777777">
            <w:pPr>
              <w:pStyle w:val="TAL"/>
            </w:pPr>
            <w:r w:rsidRPr="000E3724">
              <w:t>SA only</w:t>
            </w:r>
          </w:p>
        </w:tc>
        <w:tc>
          <w:tcPr>
            <w:tcW w:w="2674" w:type="dxa"/>
          </w:tcPr>
          <w:p w:rsidRPr="000E3724" w:rsidR="00C8321E" w:rsidP="00C8321E" w:rsidRDefault="00C8321E" w14:paraId="1F300457" w14:textId="77777777">
            <w:pPr>
              <w:pStyle w:val="TAL"/>
            </w:pPr>
            <w:r w:rsidRPr="000E3724">
              <w:t>1) Mandatory without capability signalling</w:t>
            </w:r>
          </w:p>
          <w:p w:rsidRPr="000E3724" w:rsidR="00C8321E" w:rsidP="00C8321E" w:rsidRDefault="00C8321E" w14:paraId="10234192" w14:textId="77777777">
            <w:pPr>
              <w:pStyle w:val="TAL"/>
            </w:pPr>
            <w:r w:rsidRPr="000E3724">
              <w:t>2) Mandatory with capability signalling</w:t>
            </w:r>
          </w:p>
          <w:p w:rsidRPr="000E3724" w:rsidR="00C8321E" w:rsidP="00C8321E" w:rsidRDefault="00C8321E" w14:paraId="339727DA" w14:textId="77777777">
            <w:pPr>
              <w:pStyle w:val="TAL"/>
            </w:pPr>
            <w:r w:rsidRPr="000E3724">
              <w:t>3) Mandatory with capability signalling if the UE supports both TDD and FDD.</w:t>
            </w:r>
          </w:p>
          <w:p w:rsidRPr="000E3724" w:rsidR="00C8321E" w:rsidP="00C8321E" w:rsidRDefault="00C8321E" w14:paraId="48E0974F" w14:textId="77777777">
            <w:pPr>
              <w:pStyle w:val="TAL"/>
            </w:pPr>
            <w:r w:rsidRPr="000E3724">
              <w:t>4) and 5) Mandatory with capability signalling if the UE supports the associated RAT.</w:t>
            </w:r>
          </w:p>
          <w:p w:rsidRPr="000E3724" w:rsidR="00C8321E" w:rsidP="00C8321E" w:rsidRDefault="00C8321E" w14:paraId="6B19859E" w14:textId="77777777">
            <w:pPr>
              <w:pStyle w:val="TAL"/>
            </w:pPr>
            <w:r w:rsidRPr="000E3724">
              <w:t>6) Mandatory with capability signalling if the UE supports both FR1 and FR2.</w:t>
            </w:r>
          </w:p>
        </w:tc>
        <w:tc>
          <w:tcPr>
            <w:tcW w:w="2551" w:type="dxa"/>
          </w:tcPr>
          <w:p w:rsidR="006D73B4" w:rsidP="00C8321E" w:rsidRDefault="009359C3" w14:paraId="1094391A" w14:textId="53D5FE29">
            <w:pPr>
              <w:pStyle w:val="TAL"/>
            </w:pPr>
            <w:r w:rsidRPr="00D36619">
              <w:t xml:space="preserve">1), </w:t>
            </w:r>
            <w:r w:rsidR="006D73B4">
              <w:t>Same as for normal UEs</w:t>
            </w:r>
          </w:p>
          <w:p w:rsidRPr="00D36619" w:rsidR="00C8321E" w:rsidP="00C8321E" w:rsidRDefault="009359C3" w14:paraId="316900FB" w14:textId="0762DF9F">
            <w:pPr>
              <w:pStyle w:val="TAL"/>
            </w:pPr>
            <w:r w:rsidRPr="00D36619">
              <w:t>2), 3)</w:t>
            </w:r>
            <w:r w:rsidRPr="00D36619" w:rsidR="00BB151A">
              <w:t xml:space="preserve">: </w:t>
            </w:r>
            <w:r w:rsidR="006D73B4">
              <w:t>optional with capability signalling</w:t>
            </w:r>
          </w:p>
          <w:p w:rsidRPr="00D36619" w:rsidR="00BB151A" w:rsidP="00C8321E" w:rsidRDefault="00AD5A0F" w14:paraId="04503228" w14:textId="77777777">
            <w:pPr>
              <w:pStyle w:val="TAL"/>
            </w:pPr>
            <w:r w:rsidRPr="00D36619">
              <w:t>4), 5) – not applicable to IAB-MT, but no changes are needed</w:t>
            </w:r>
          </w:p>
          <w:p w:rsidRPr="00D36619" w:rsidR="00AD5A0F" w:rsidP="00C8321E" w:rsidRDefault="00E24A03" w14:paraId="5AFA80FC" w14:textId="1F8BAEE4">
            <w:pPr>
              <w:pStyle w:val="TAL"/>
            </w:pPr>
            <w:r w:rsidRPr="00D36619">
              <w:t>6) Optional with capability signalling</w:t>
            </w:r>
          </w:p>
        </w:tc>
      </w:tr>
      <w:tr w:rsidRPr="000E3724" w:rsidR="00C8321E" w:rsidTr="008C4066" w14:paraId="5C7C3418" w14:textId="70CFF1E1">
        <w:tc>
          <w:tcPr>
            <w:tcW w:w="1407" w:type="dxa"/>
          </w:tcPr>
          <w:p w:rsidRPr="000E3724" w:rsidR="00C8321E" w:rsidP="00C8321E" w:rsidRDefault="00C8321E" w14:paraId="0F2350F1" w14:textId="77777777">
            <w:pPr>
              <w:pStyle w:val="TAL"/>
            </w:pPr>
            <w:r w:rsidRPr="000E3724">
              <w:t>8. Idle/inactive UE procedures</w:t>
            </w:r>
          </w:p>
        </w:tc>
        <w:tc>
          <w:tcPr>
            <w:tcW w:w="687" w:type="dxa"/>
          </w:tcPr>
          <w:p w:rsidRPr="000E3724" w:rsidR="00C8321E" w:rsidP="00C8321E" w:rsidRDefault="00C8321E" w14:paraId="58E4E525" w14:textId="77777777">
            <w:pPr>
              <w:pStyle w:val="TAL"/>
            </w:pPr>
            <w:r w:rsidRPr="000E3724">
              <w:t>8-1</w:t>
            </w:r>
          </w:p>
        </w:tc>
        <w:tc>
          <w:tcPr>
            <w:tcW w:w="1407" w:type="dxa"/>
          </w:tcPr>
          <w:p w:rsidRPr="000E3724" w:rsidR="00C8321E" w:rsidP="00C8321E" w:rsidRDefault="00C8321E" w14:paraId="6037B41A" w14:textId="77777777">
            <w:pPr>
              <w:pStyle w:val="TAL"/>
            </w:pPr>
            <w:r w:rsidRPr="000E3724">
              <w:t>System information acquisition</w:t>
            </w:r>
          </w:p>
        </w:tc>
        <w:tc>
          <w:tcPr>
            <w:tcW w:w="4154" w:type="dxa"/>
          </w:tcPr>
          <w:p w:rsidRPr="000E3724" w:rsidR="00C8321E" w:rsidP="00C8321E" w:rsidRDefault="00C8321E" w14:paraId="5405265B" w14:textId="77777777">
            <w:pPr>
              <w:pStyle w:val="TAL"/>
            </w:pPr>
            <w:r w:rsidRPr="000E3724">
              <w:t>1) Msg.1 based on-demand SI provisioning</w:t>
            </w:r>
          </w:p>
          <w:p w:rsidRPr="000E3724" w:rsidR="00C8321E" w:rsidP="00C8321E" w:rsidRDefault="00C8321E" w14:paraId="649D53E3" w14:textId="77777777">
            <w:pPr>
              <w:pStyle w:val="TAL"/>
            </w:pPr>
            <w:r w:rsidRPr="000E3724">
              <w:t>2) Msg.3 based on-demand SI provisioning</w:t>
            </w:r>
          </w:p>
        </w:tc>
        <w:tc>
          <w:tcPr>
            <w:tcW w:w="1437" w:type="dxa"/>
          </w:tcPr>
          <w:p w:rsidRPr="000E3724" w:rsidR="00C8321E" w:rsidP="00C8321E" w:rsidRDefault="00C8321E" w14:paraId="5FE9667C" w14:textId="77777777">
            <w:pPr>
              <w:pStyle w:val="TAL"/>
            </w:pPr>
            <w:r w:rsidRPr="000E3724">
              <w:t>SA only</w:t>
            </w:r>
          </w:p>
        </w:tc>
        <w:tc>
          <w:tcPr>
            <w:tcW w:w="2674" w:type="dxa"/>
          </w:tcPr>
          <w:p w:rsidRPr="000E3724" w:rsidR="00C8321E" w:rsidP="00C8321E" w:rsidRDefault="00C8321E" w14:paraId="180D9790" w14:textId="77777777">
            <w:pPr>
              <w:pStyle w:val="TAL"/>
            </w:pPr>
            <w:r w:rsidRPr="000E3724">
              <w:t>Mandatory without capability signalling</w:t>
            </w:r>
          </w:p>
        </w:tc>
        <w:tc>
          <w:tcPr>
            <w:tcW w:w="2551" w:type="dxa"/>
          </w:tcPr>
          <w:p w:rsidRPr="00D36619" w:rsidR="00C8321E" w:rsidP="00C8321E" w:rsidRDefault="006411C3" w14:paraId="747F2F82" w14:textId="33EA93C9">
            <w:pPr>
              <w:pStyle w:val="TAL"/>
            </w:pPr>
            <w:r w:rsidRPr="00D36619">
              <w:t>Optional without capability signalling</w:t>
            </w:r>
          </w:p>
        </w:tc>
      </w:tr>
    </w:tbl>
    <w:p w:rsidR="00225A5A" w:rsidP="006B33C5" w:rsidRDefault="00225A5A" w14:paraId="422323DC" w14:textId="77777777">
      <w:pPr>
        <w:rPr>
          <w:lang w:val="en-US"/>
        </w:rPr>
      </w:pPr>
    </w:p>
    <w:p w:rsidR="007C3B90" w:rsidP="006B33C5" w:rsidRDefault="007C3B90" w14:paraId="45705D6B" w14:textId="77777777">
      <w:pPr>
        <w:rPr>
          <w:lang w:val="en-US"/>
        </w:rPr>
        <w:sectPr w:rsidR="007C3B90" w:rsidSect="008C4066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B11803" w:rsidP="006B33C5" w:rsidRDefault="00B11803" w14:paraId="57B5AC12" w14:textId="1285837A">
      <w:pPr>
        <w:rPr>
          <w:lang w:val="en-US"/>
        </w:rPr>
      </w:pPr>
      <w:r>
        <w:rPr>
          <w:lang w:val="en-US"/>
        </w:rPr>
        <w:lastRenderedPageBreak/>
        <w:t xml:space="preserve">Based on the </w:t>
      </w:r>
      <w:r w:rsidR="00256AE5">
        <w:rPr>
          <w:lang w:val="en-US"/>
        </w:rPr>
        <w:t xml:space="preserve">table </w:t>
      </w:r>
      <w:r>
        <w:rPr>
          <w:lang w:val="en-US"/>
        </w:rPr>
        <w:t xml:space="preserve">above, it is proposed that the following </w:t>
      </w:r>
      <w:r w:rsidR="00EC2AC9">
        <w:rPr>
          <w:lang w:val="en-US"/>
        </w:rPr>
        <w:t xml:space="preserve">UE features, mandatory for Rel-15 UEs, are made optional for </w:t>
      </w:r>
      <w:r w:rsidR="00D36619">
        <w:rPr>
          <w:lang w:val="en-US"/>
        </w:rPr>
        <w:t xml:space="preserve">medium/local area </w:t>
      </w:r>
      <w:r w:rsidR="00EC2AC9">
        <w:rPr>
          <w:lang w:val="en-US"/>
        </w:rPr>
        <w:t>IAB-MT:</w:t>
      </w:r>
    </w:p>
    <w:p w:rsidRPr="009A52E1" w:rsidR="00256AE5" w:rsidP="009A52E1" w:rsidRDefault="005A54A9" w14:paraId="49962414" w14:textId="1B0281D5">
      <w:pPr>
        <w:pStyle w:val="ListParagraph"/>
        <w:numPr>
          <w:ilvl w:val="0"/>
          <w:numId w:val="23"/>
        </w:numPr>
        <w:rPr>
          <w:lang w:val="en-US"/>
        </w:rPr>
      </w:pPr>
      <w:r w:rsidRPr="009A52E1">
        <w:rPr>
          <w:lang w:val="en-US"/>
        </w:rPr>
        <w:t xml:space="preserve">0-0: </w:t>
      </w:r>
      <w:r w:rsidRPr="009A52E1" w:rsidR="00256AE5">
        <w:rPr>
          <w:lang w:val="en-US"/>
        </w:rPr>
        <w:t>Basic EN-DC procedures: 2) SCG DRB with NR PDCP</w:t>
      </w:r>
    </w:p>
    <w:p w:rsidRPr="009A52E1" w:rsidR="00EC2AC9" w:rsidP="009A52E1" w:rsidRDefault="005A54A9" w14:paraId="177D051E" w14:textId="0836AC30">
      <w:pPr>
        <w:pStyle w:val="ListParagraph"/>
        <w:numPr>
          <w:ilvl w:val="0"/>
          <w:numId w:val="23"/>
        </w:numPr>
        <w:rPr>
          <w:lang w:val="en-US"/>
        </w:rPr>
      </w:pPr>
      <w:r w:rsidRPr="009A52E1">
        <w:rPr>
          <w:lang w:val="en-US"/>
        </w:rPr>
        <w:t>0-2: SRB: Split SRB with one UL path and SRB3</w:t>
      </w:r>
    </w:p>
    <w:p w:rsidRPr="009A52E1" w:rsidR="00D004B7" w:rsidP="009A52E1" w:rsidRDefault="00D004B7" w14:paraId="34785F0B" w14:textId="7854B8F6">
      <w:pPr>
        <w:pStyle w:val="ListParagraph"/>
        <w:numPr>
          <w:ilvl w:val="0"/>
          <w:numId w:val="23"/>
        </w:numPr>
        <w:rPr>
          <w:lang w:val="en-US"/>
        </w:rPr>
      </w:pPr>
      <w:r w:rsidRPr="009A52E1">
        <w:rPr>
          <w:lang w:val="en-US"/>
        </w:rPr>
        <w:t>1-5: Short SN</w:t>
      </w:r>
    </w:p>
    <w:p w:rsidRPr="009A52E1" w:rsidR="009A52E1" w:rsidP="009A52E1" w:rsidRDefault="009A52E1" w14:paraId="782B52CB" w14:textId="7DA852EA">
      <w:pPr>
        <w:pStyle w:val="ListParagraph"/>
        <w:numPr>
          <w:ilvl w:val="0"/>
          <w:numId w:val="23"/>
        </w:numPr>
        <w:rPr>
          <w:lang w:val="en-US"/>
        </w:rPr>
      </w:pPr>
      <w:r w:rsidRPr="009A52E1">
        <w:rPr>
          <w:lang w:val="en-US"/>
        </w:rPr>
        <w:t>3-3</w:t>
      </w:r>
      <w:r>
        <w:rPr>
          <w:lang w:val="en-US"/>
        </w:rPr>
        <w:t>:</w:t>
      </w:r>
      <w:r w:rsidR="00C42174">
        <w:rPr>
          <w:lang w:val="en-US"/>
        </w:rPr>
        <w:t xml:space="preserve"> </w:t>
      </w:r>
      <w:r w:rsidRPr="009A52E1">
        <w:rPr>
          <w:lang w:val="en-US"/>
        </w:rPr>
        <w:t>DRX</w:t>
      </w:r>
    </w:p>
    <w:p w:rsidR="009A52E1" w:rsidP="009A52E1" w:rsidRDefault="009A52E1" w14:paraId="1FB15B36" w14:textId="37D50E9C">
      <w:pPr>
        <w:pStyle w:val="ListParagraph"/>
        <w:numPr>
          <w:ilvl w:val="0"/>
          <w:numId w:val="23"/>
        </w:numPr>
        <w:rPr>
          <w:lang w:val="en-US"/>
        </w:rPr>
      </w:pPr>
      <w:r w:rsidRPr="009A52E1">
        <w:rPr>
          <w:lang w:val="en-US"/>
        </w:rPr>
        <w:t>3-6</w:t>
      </w:r>
      <w:r>
        <w:rPr>
          <w:lang w:val="en-US"/>
        </w:rPr>
        <w:t>:</w:t>
      </w:r>
      <w:r w:rsidR="00C42174">
        <w:rPr>
          <w:lang w:val="en-US"/>
        </w:rPr>
        <w:t xml:space="preserve"> </w:t>
      </w:r>
      <w:r w:rsidRPr="009A52E1">
        <w:rPr>
          <w:lang w:val="en-US"/>
        </w:rPr>
        <w:t>Skipping UL transmission</w:t>
      </w:r>
    </w:p>
    <w:p w:rsidR="009A52E1" w:rsidP="009A52E1" w:rsidRDefault="009A52E1" w14:paraId="500C78A2" w14:textId="697B3AAB">
      <w:pPr>
        <w:pStyle w:val="ListParagraph"/>
        <w:numPr>
          <w:ilvl w:val="0"/>
          <w:numId w:val="23"/>
        </w:numPr>
        <w:rPr>
          <w:lang w:val="en-US"/>
        </w:rPr>
      </w:pPr>
      <w:r w:rsidRPr="009A52E1">
        <w:rPr>
          <w:lang w:val="en-US"/>
        </w:rPr>
        <w:t>4-5</w:t>
      </w:r>
      <w:r>
        <w:rPr>
          <w:lang w:val="en-US"/>
        </w:rPr>
        <w:t>:</w:t>
      </w:r>
      <w:r w:rsidR="00C42174">
        <w:rPr>
          <w:lang w:val="en-US"/>
        </w:rPr>
        <w:t xml:space="preserve"> </w:t>
      </w:r>
      <w:r w:rsidRPr="009A52E1">
        <w:rPr>
          <w:lang w:val="en-US"/>
        </w:rPr>
        <w:t>ANR</w:t>
      </w:r>
    </w:p>
    <w:p w:rsidR="009A52E1" w:rsidP="009A52E1" w:rsidRDefault="00AB2501" w14:paraId="5BB0D114" w14:textId="422F7175">
      <w:pPr>
        <w:pStyle w:val="ListParagraph"/>
        <w:numPr>
          <w:ilvl w:val="0"/>
          <w:numId w:val="23"/>
        </w:numPr>
        <w:rPr>
          <w:lang w:val="en-US"/>
        </w:rPr>
      </w:pPr>
      <w:r w:rsidRPr="00AB2501">
        <w:rPr>
          <w:lang w:val="en-US"/>
        </w:rPr>
        <w:t>6-1</w:t>
      </w:r>
      <w:r>
        <w:rPr>
          <w:lang w:val="en-US"/>
        </w:rPr>
        <w:t>:</w:t>
      </w:r>
      <w:r w:rsidR="00C42174">
        <w:rPr>
          <w:lang w:val="en-US"/>
        </w:rPr>
        <w:t xml:space="preserve"> </w:t>
      </w:r>
      <w:r w:rsidRPr="00AB2501">
        <w:rPr>
          <w:lang w:val="en-US"/>
        </w:rPr>
        <w:t>RRC inactive</w:t>
      </w:r>
    </w:p>
    <w:p w:rsidR="00AB2501" w:rsidP="00D70ABF" w:rsidRDefault="00AB2501" w14:paraId="09675217" w14:textId="45C96437">
      <w:pPr>
        <w:pStyle w:val="ListParagraph"/>
        <w:numPr>
          <w:ilvl w:val="0"/>
          <w:numId w:val="23"/>
        </w:numPr>
        <w:rPr>
          <w:lang w:val="en-US"/>
        </w:rPr>
      </w:pPr>
      <w:r w:rsidRPr="00AB2501">
        <w:rPr>
          <w:lang w:val="en-US"/>
        </w:rPr>
        <w:t>7-1:</w:t>
      </w:r>
      <w:r w:rsidR="00C42174">
        <w:rPr>
          <w:lang w:val="en-US"/>
        </w:rPr>
        <w:t xml:space="preserve"> </w:t>
      </w:r>
      <w:r w:rsidRPr="00AB2501">
        <w:rPr>
          <w:lang w:val="en-US"/>
        </w:rPr>
        <w:t>Handover: 6) HO between FR1 and FR2</w:t>
      </w:r>
    </w:p>
    <w:p w:rsidRPr="00AB2501" w:rsidR="008F164F" w:rsidP="00D70ABF" w:rsidRDefault="008F164F" w14:paraId="53C84FE6" w14:textId="5A78BB74">
      <w:pPr>
        <w:pStyle w:val="ListParagraph"/>
        <w:numPr>
          <w:ilvl w:val="0"/>
          <w:numId w:val="23"/>
        </w:numPr>
        <w:rPr>
          <w:lang w:val="en-US"/>
        </w:rPr>
      </w:pPr>
      <w:r w:rsidRPr="008F164F">
        <w:rPr>
          <w:lang w:val="en-US"/>
        </w:rPr>
        <w:t>8-1</w:t>
      </w:r>
      <w:r w:rsidR="00C42174">
        <w:rPr>
          <w:lang w:val="en-US"/>
        </w:rPr>
        <w:t xml:space="preserve">: </w:t>
      </w:r>
      <w:r w:rsidRPr="008F164F">
        <w:rPr>
          <w:lang w:val="en-US"/>
        </w:rPr>
        <w:t>System information acquisition</w:t>
      </w:r>
      <w:r>
        <w:rPr>
          <w:lang w:val="en-US"/>
        </w:rPr>
        <w:t xml:space="preserve"> (i.e. on-demand SI)</w:t>
      </w:r>
    </w:p>
    <w:p w:rsidR="00777DC1" w:rsidP="006B33C5" w:rsidRDefault="00777DC1" w14:paraId="18133A11" w14:textId="57B21A70">
      <w:pPr>
        <w:rPr>
          <w:lang w:val="en-US"/>
        </w:rPr>
      </w:pPr>
      <w:r>
        <w:rPr>
          <w:lang w:val="en-US"/>
        </w:rPr>
        <w:t>Additionally, the minimum number of</w:t>
      </w:r>
      <w:r w:rsidR="000C0669">
        <w:rPr>
          <w:lang w:val="en-US"/>
        </w:rPr>
        <w:t xml:space="preserve"> </w:t>
      </w:r>
      <w:r>
        <w:rPr>
          <w:lang w:val="en-US"/>
        </w:rPr>
        <w:t xml:space="preserve">supported DRBs for an IAB-MT </w:t>
      </w:r>
      <w:r w:rsidR="000C0669">
        <w:rPr>
          <w:lang w:val="en-US"/>
        </w:rPr>
        <w:t>is proposed to be changed to 1.</w:t>
      </w:r>
    </w:p>
    <w:p w:rsidRPr="00D36619" w:rsidR="006B35E8" w:rsidP="00A209D6" w:rsidRDefault="00D36619" w14:paraId="5A98BCB8" w14:textId="6BB9780F">
      <w:pPr>
        <w:rPr>
          <w:b/>
          <w:bCs/>
        </w:rPr>
      </w:pPr>
      <w:bookmarkStart w:name="_GoBack" w:id="0"/>
      <w:r w:rsidRPr="00D36619">
        <w:rPr>
          <w:b/>
          <w:bCs/>
        </w:rPr>
        <w:t>Proposal 2: The following features, mandatory for Rel-15 UEs, are optional for medium/local area IAB-MTs:</w:t>
      </w:r>
    </w:p>
    <w:p w:rsidRPr="00D36619" w:rsidR="00D36619" w:rsidP="00D36619" w:rsidRDefault="00D36619" w14:paraId="0F2FC531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0-0: Basic EN-DC procedures: 2) SCG DRB with NR PDCP</w:t>
      </w:r>
    </w:p>
    <w:p w:rsidRPr="00D36619" w:rsidR="00D36619" w:rsidP="00D36619" w:rsidRDefault="00D36619" w14:paraId="36ACB168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0-2: SRB: Split SRB with one UL path and SRB3</w:t>
      </w:r>
    </w:p>
    <w:p w:rsidRPr="00D36619" w:rsidR="00D36619" w:rsidP="00D36619" w:rsidRDefault="00D36619" w14:paraId="1A1EBCFF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1-5: Short SN</w:t>
      </w:r>
    </w:p>
    <w:p w:rsidRPr="00D36619" w:rsidR="00D36619" w:rsidP="00D36619" w:rsidRDefault="00D36619" w14:paraId="284550CA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3-3: DRX</w:t>
      </w:r>
    </w:p>
    <w:p w:rsidR="00D36619" w:rsidP="00D36619" w:rsidRDefault="00D36619" w14:paraId="06391A2C" w14:textId="109FCFCF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3-6: Skipping UL transmission</w:t>
      </w:r>
    </w:p>
    <w:p w:rsidRPr="00D36619" w:rsidR="002100F4" w:rsidP="002100F4" w:rsidRDefault="002100F4" w14:paraId="7484FC69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>
        <w:rPr>
          <w:b/>
          <w:bCs/>
          <w:lang w:val="en-US"/>
        </w:rPr>
        <w:t>4-1: Measurements and reporting for inter-frequency cells</w:t>
      </w:r>
    </w:p>
    <w:p w:rsidRPr="00D36619" w:rsidR="00D36619" w:rsidP="00D36619" w:rsidRDefault="00D36619" w14:paraId="57ADB3B8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4-5: ANR</w:t>
      </w:r>
    </w:p>
    <w:p w:rsidRPr="00D36619" w:rsidR="00D36619" w:rsidP="00D36619" w:rsidRDefault="00D36619" w14:paraId="3DD47A5A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6-1: RRC inactive</w:t>
      </w:r>
    </w:p>
    <w:p w:rsidRPr="008B1AE2" w:rsidR="00D36619" w:rsidP="008B1AE2" w:rsidRDefault="00D36619" w14:paraId="1B66A6BD" w14:textId="627AF6DE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8B1AE2">
        <w:rPr>
          <w:b/>
          <w:bCs/>
          <w:lang w:val="en-US"/>
        </w:rPr>
        <w:t xml:space="preserve">7-1: Handover: </w:t>
      </w:r>
      <w:r w:rsidRPr="008B1AE2" w:rsidR="008B1AE2">
        <w:rPr>
          <w:b/>
          <w:bCs/>
          <w:lang w:val="en-US"/>
        </w:rPr>
        <w:t>2) Inter-frequency HO</w:t>
      </w:r>
      <w:r w:rsidR="008B1AE2">
        <w:rPr>
          <w:b/>
          <w:bCs/>
          <w:lang w:val="en-US"/>
        </w:rPr>
        <w:t xml:space="preserve">, </w:t>
      </w:r>
      <w:r w:rsidRPr="008B1AE2" w:rsidR="008B1AE2">
        <w:rPr>
          <w:b/>
          <w:bCs/>
          <w:lang w:val="en-US"/>
        </w:rPr>
        <w:t>3) HO between TDD and FDD</w:t>
      </w:r>
      <w:r w:rsidR="008B1AE2">
        <w:rPr>
          <w:b/>
          <w:bCs/>
          <w:lang w:val="en-US"/>
        </w:rPr>
        <w:t xml:space="preserve">, </w:t>
      </w:r>
      <w:r w:rsidRPr="008B1AE2">
        <w:rPr>
          <w:b/>
          <w:bCs/>
          <w:lang w:val="en-US"/>
        </w:rPr>
        <w:t>6) HO between FR1 and FR2</w:t>
      </w:r>
    </w:p>
    <w:p w:rsidRPr="00D36619" w:rsidR="00D36619" w:rsidP="00D36619" w:rsidRDefault="00D36619" w14:paraId="4C17648B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8-1: System information acquisition (i.e. on-demand SI)</w:t>
      </w:r>
    </w:p>
    <w:p w:rsidRPr="00D36619" w:rsidR="00D36619" w:rsidP="00A209D6" w:rsidRDefault="00D36619" w14:paraId="453FBC74" w14:textId="0EB4497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</w:t>
      </w:r>
      <w:r w:rsidR="00E352E8">
        <w:rPr>
          <w:b/>
          <w:bCs/>
          <w:lang w:val="en-US"/>
        </w:rPr>
        <w:t xml:space="preserve">The </w:t>
      </w:r>
      <w:r w:rsidRPr="00E352E8" w:rsidR="00E352E8">
        <w:rPr>
          <w:b/>
          <w:bCs/>
          <w:lang w:val="en-US"/>
        </w:rPr>
        <w:t xml:space="preserve">minimum number of DRBs </w:t>
      </w:r>
      <w:r w:rsidR="00E352E8">
        <w:rPr>
          <w:b/>
          <w:bCs/>
          <w:lang w:val="en-US"/>
        </w:rPr>
        <w:t xml:space="preserve">that an </w:t>
      </w:r>
      <w:r w:rsidRPr="00E352E8" w:rsidR="00E352E8">
        <w:rPr>
          <w:b/>
          <w:bCs/>
          <w:lang w:val="en-US"/>
        </w:rPr>
        <w:t>IAB-MT</w:t>
      </w:r>
      <w:r w:rsidR="00E352E8">
        <w:rPr>
          <w:b/>
          <w:bCs/>
          <w:lang w:val="en-US"/>
        </w:rPr>
        <w:t xml:space="preserve"> has to support is 1.</w:t>
      </w:r>
      <w:bookmarkEnd w:id="0"/>
    </w:p>
    <w:p w:rsidRPr="006E13D1" w:rsidR="003113C9" w:rsidP="003113C9" w:rsidRDefault="00191CEE" w14:paraId="5FCDD515" w14:textId="11AC796A">
      <w:pPr>
        <w:pStyle w:val="Heading1"/>
      </w:pPr>
      <w:r>
        <w:t>3</w:t>
      </w:r>
      <w:r w:rsidRPr="006E13D1" w:rsidR="003113C9">
        <w:tab/>
      </w:r>
      <w:r w:rsidR="003113C9">
        <w:t>Summary</w:t>
      </w:r>
    </w:p>
    <w:p w:rsidR="00C01F5E" w:rsidP="00A64DB9" w:rsidRDefault="0088253E" w14:paraId="7038ED11" w14:textId="4A1A468B">
      <w:r>
        <w:t>Based on the discussion the following is proposed:</w:t>
      </w:r>
    </w:p>
    <w:p w:rsidRPr="00D36619" w:rsidR="001F42C5" w:rsidP="001F42C5" w:rsidRDefault="001F42C5" w14:paraId="7613FC4A" w14:textId="77777777">
      <w:pPr>
        <w:rPr>
          <w:b/>
          <w:bCs/>
          <w:lang w:val="en-US"/>
        </w:rPr>
      </w:pPr>
      <w:r>
        <w:rPr>
          <w:b/>
          <w:bCs/>
        </w:rPr>
        <w:t>Proposal 1: For wide area IAB-MTs, capability signalling itself and all UE features are optional.</w:t>
      </w:r>
    </w:p>
    <w:p w:rsidRPr="00D36619" w:rsidR="001F42C5" w:rsidP="001F42C5" w:rsidRDefault="001F42C5" w14:paraId="35BE7EA3" w14:textId="77777777">
      <w:pPr>
        <w:rPr>
          <w:b/>
          <w:bCs/>
        </w:rPr>
      </w:pPr>
      <w:r w:rsidRPr="00D36619">
        <w:rPr>
          <w:b/>
          <w:bCs/>
        </w:rPr>
        <w:t>Proposal 2: The following features, mandatory for Rel-15 UEs, are optional for medium/local area IAB-MTs:</w:t>
      </w:r>
    </w:p>
    <w:p w:rsidRPr="00D36619" w:rsidR="001F42C5" w:rsidP="001F42C5" w:rsidRDefault="001F42C5" w14:paraId="680D0077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0-0: Basic EN-DC procedures: 2) SCG DRB with NR PDCP</w:t>
      </w:r>
    </w:p>
    <w:p w:rsidRPr="00D36619" w:rsidR="001F42C5" w:rsidP="001F42C5" w:rsidRDefault="001F42C5" w14:paraId="55D7B97C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0-2: SRB: Split SRB with one UL path and SRB3</w:t>
      </w:r>
    </w:p>
    <w:p w:rsidRPr="00D36619" w:rsidR="001F42C5" w:rsidP="001F42C5" w:rsidRDefault="001F42C5" w14:paraId="4FF3A53C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1-5: Short SN</w:t>
      </w:r>
    </w:p>
    <w:p w:rsidRPr="00D36619" w:rsidR="001F42C5" w:rsidP="001F42C5" w:rsidRDefault="001F42C5" w14:paraId="5116CACF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3-3: DRX</w:t>
      </w:r>
    </w:p>
    <w:p w:rsidR="001F42C5" w:rsidP="001F42C5" w:rsidRDefault="001F42C5" w14:paraId="726F4322" w14:textId="6BBA29E5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3-6: Skipping UL transmission</w:t>
      </w:r>
    </w:p>
    <w:p w:rsidRPr="00D36619" w:rsidR="002100F4" w:rsidP="001F42C5" w:rsidRDefault="002100F4" w14:paraId="5FE636C4" w14:textId="21C62751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>
        <w:rPr>
          <w:b/>
          <w:bCs/>
          <w:lang w:val="en-US"/>
        </w:rPr>
        <w:t>4-1: Measurements and reporting for inter-frequency cells</w:t>
      </w:r>
    </w:p>
    <w:p w:rsidRPr="00D36619" w:rsidR="001F42C5" w:rsidP="001F42C5" w:rsidRDefault="001F42C5" w14:paraId="316F6AAF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4-5: ANR</w:t>
      </w:r>
    </w:p>
    <w:p w:rsidRPr="00D36619" w:rsidR="001F42C5" w:rsidP="001F42C5" w:rsidRDefault="001F42C5" w14:paraId="1A5C94D1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6-1: RRC inactive</w:t>
      </w:r>
    </w:p>
    <w:p w:rsidRPr="008B1AE2" w:rsidR="008B1AE2" w:rsidP="008B1AE2" w:rsidRDefault="008B1AE2" w14:paraId="3725210B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8B1AE2">
        <w:rPr>
          <w:b/>
          <w:bCs/>
          <w:lang w:val="en-US"/>
        </w:rPr>
        <w:t>7-1: Handover: 2) Inter-frequency HO</w:t>
      </w:r>
      <w:r>
        <w:rPr>
          <w:b/>
          <w:bCs/>
          <w:lang w:val="en-US"/>
        </w:rPr>
        <w:t xml:space="preserve">, </w:t>
      </w:r>
      <w:r w:rsidRPr="008B1AE2">
        <w:rPr>
          <w:b/>
          <w:bCs/>
          <w:lang w:val="en-US"/>
        </w:rPr>
        <w:t>3) HO between TDD and FDD</w:t>
      </w:r>
      <w:r>
        <w:rPr>
          <w:b/>
          <w:bCs/>
          <w:lang w:val="en-US"/>
        </w:rPr>
        <w:t xml:space="preserve">, </w:t>
      </w:r>
      <w:r w:rsidRPr="008B1AE2">
        <w:rPr>
          <w:b/>
          <w:bCs/>
          <w:lang w:val="en-US"/>
        </w:rPr>
        <w:t>6) HO between FR1 and FR2</w:t>
      </w:r>
    </w:p>
    <w:p w:rsidRPr="00D36619" w:rsidR="001F42C5" w:rsidP="001F42C5" w:rsidRDefault="001F42C5" w14:paraId="7CB7CFF9" w14:textId="77777777">
      <w:pPr>
        <w:pStyle w:val="ListParagraph"/>
        <w:numPr>
          <w:ilvl w:val="0"/>
          <w:numId w:val="23"/>
        </w:numPr>
        <w:rPr>
          <w:b/>
          <w:bCs/>
          <w:lang w:val="en-US"/>
        </w:rPr>
      </w:pPr>
      <w:r w:rsidRPr="00D36619">
        <w:rPr>
          <w:b/>
          <w:bCs/>
          <w:lang w:val="en-US"/>
        </w:rPr>
        <w:t>8-1: System information acquisition (i.e. on-demand SI)</w:t>
      </w:r>
    </w:p>
    <w:p w:rsidRPr="00D36619" w:rsidR="001F42C5" w:rsidP="001F42C5" w:rsidRDefault="001F42C5" w14:paraId="32B27520" w14:textId="77777777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3: The </w:t>
      </w:r>
      <w:r w:rsidRPr="00E352E8">
        <w:rPr>
          <w:b/>
          <w:bCs/>
          <w:lang w:val="en-US"/>
        </w:rPr>
        <w:t xml:space="preserve">minimum number of DRBs </w:t>
      </w:r>
      <w:r>
        <w:rPr>
          <w:b/>
          <w:bCs/>
          <w:lang w:val="en-US"/>
        </w:rPr>
        <w:t xml:space="preserve">that an </w:t>
      </w:r>
      <w:r w:rsidRPr="00E352E8">
        <w:rPr>
          <w:b/>
          <w:bCs/>
          <w:lang w:val="en-US"/>
        </w:rPr>
        <w:t>IAB-MT</w:t>
      </w:r>
      <w:r>
        <w:rPr>
          <w:b/>
          <w:bCs/>
          <w:lang w:val="en-US"/>
        </w:rPr>
        <w:t xml:space="preserve"> has to support is 1.</w:t>
      </w:r>
    </w:p>
    <w:p w:rsidR="0088253E" w:rsidP="00A64DB9" w:rsidRDefault="0088253E" w14:paraId="6D111C68" w14:textId="508116E6">
      <w:pPr>
        <w:rPr>
          <w:lang w:val="en-US"/>
        </w:rPr>
      </w:pPr>
    </w:p>
    <w:p w:rsidR="00733E48" w:rsidP="00733E48" w:rsidRDefault="00733E48" w14:paraId="035845CF" w14:textId="2347095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Pr="00733E48" w:rsidR="00733E48" w:rsidP="00733E48" w:rsidRDefault="00733E48" w14:paraId="773E1C01" w14:textId="4548BD8C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Pr="00733E48">
        <w:rPr>
          <w:lang w:val="en-US"/>
        </w:rPr>
        <w:t>R4-2002494</w:t>
      </w:r>
      <w:r>
        <w:rPr>
          <w:lang w:val="en-US"/>
        </w:rPr>
        <w:t xml:space="preserve">, </w:t>
      </w:r>
      <w:r w:rsidRPr="00733E48">
        <w:rPr>
          <w:i/>
          <w:iCs/>
          <w:lang w:val="en-US"/>
        </w:rPr>
        <w:t>WF on IAB-MT class definition</w:t>
      </w:r>
      <w:r>
        <w:rPr>
          <w:lang w:val="en-US"/>
        </w:rPr>
        <w:t>, Samsung</w:t>
      </w:r>
    </w:p>
    <w:sectPr w:rsidRPr="00733E48" w:rsidR="00733E48" w:rsidSect="007C3B9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0ABF" w:rsidRDefault="00D70ABF" w14:paraId="0E55C5D2" w14:textId="77777777">
      <w:r>
        <w:separator/>
      </w:r>
    </w:p>
  </w:endnote>
  <w:endnote w:type="continuationSeparator" w:id="0">
    <w:p w:rsidR="00D70ABF" w:rsidRDefault="00D70ABF" w14:paraId="177D3B96" w14:textId="77777777">
      <w:r>
        <w:continuationSeparator/>
      </w:r>
    </w:p>
  </w:endnote>
  <w:endnote w:type="continuationNotice" w:id="1">
    <w:p w:rsidR="00D70ABF" w:rsidRDefault="00D70ABF" w14:paraId="25B8515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BF" w:rsidRDefault="00D70ABF" w14:paraId="2DD9912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BF" w:rsidRDefault="00D70ABF" w14:paraId="166BA5E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BF" w:rsidRDefault="00D70ABF" w14:paraId="5006583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0ABF" w:rsidRDefault="00D70ABF" w14:paraId="7B60AAA3" w14:textId="77777777">
      <w:r>
        <w:separator/>
      </w:r>
    </w:p>
  </w:footnote>
  <w:footnote w:type="continuationSeparator" w:id="0">
    <w:p w:rsidR="00D70ABF" w:rsidRDefault="00D70ABF" w14:paraId="14D2B5A8" w14:textId="77777777">
      <w:r>
        <w:continuationSeparator/>
      </w:r>
    </w:p>
  </w:footnote>
  <w:footnote w:type="continuationNotice" w:id="1">
    <w:p w:rsidR="00D70ABF" w:rsidRDefault="00D70ABF" w14:paraId="3A7FD104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BF" w:rsidRDefault="00D70ABF" w14:paraId="568506C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BF" w:rsidRDefault="00D70ABF" w14:paraId="0349BB0F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ABF" w:rsidRDefault="00D70ABF" w14:paraId="0E76ECA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A27B6B"/>
    <w:multiLevelType w:val="hybridMultilevel"/>
    <w:tmpl w:val="029A392C"/>
    <w:lvl w:ilvl="0" w:tplc="83060D1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F64612"/>
    <w:multiLevelType w:val="hybridMultilevel"/>
    <w:tmpl w:val="DC265EE8"/>
    <w:lvl w:ilvl="0" w:tplc="B32AF73A">
      <w:start w:val="5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Malgun Gothic" w:cs="Times New Roman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2B311AE"/>
    <w:multiLevelType w:val="hybridMultilevel"/>
    <w:tmpl w:val="F586D3BC"/>
    <w:lvl w:ilvl="0" w:tplc="5DFE433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F2C765D"/>
    <w:multiLevelType w:val="hybridMultilevel"/>
    <w:tmpl w:val="F706267C"/>
    <w:lvl w:ilvl="0" w:tplc="5DFE433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8A14103"/>
    <w:multiLevelType w:val="hybridMultilevel"/>
    <w:tmpl w:val="C144CCEA"/>
    <w:lvl w:ilvl="0" w:tplc="AE4ABCE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35B3648"/>
    <w:multiLevelType w:val="hybridMultilevel"/>
    <w:tmpl w:val="64465776"/>
    <w:lvl w:ilvl="0" w:tplc="04150001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 w15:restartNumberingAfterBreak="0">
    <w:nsid w:val="54C54E8E"/>
    <w:multiLevelType w:val="hybridMultilevel"/>
    <w:tmpl w:val="B4468D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FC4F36"/>
    <w:multiLevelType w:val="hybridMultilevel"/>
    <w:tmpl w:val="E8F45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85E80"/>
    <w:multiLevelType w:val="hybridMultilevel"/>
    <w:tmpl w:val="096E34DC"/>
    <w:lvl w:ilvl="0" w:tplc="359857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1252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D00B9C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A2D6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CEE6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1259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0CD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34E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6E49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E2A5485"/>
    <w:multiLevelType w:val="hybridMultilevel"/>
    <w:tmpl w:val="5A46AB9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EDB710F"/>
    <w:multiLevelType w:val="hybridMultilevel"/>
    <w:tmpl w:val="2334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15"/>
  </w:num>
  <w:num w:numId="9">
    <w:abstractNumId w:val="13"/>
  </w:num>
  <w:num w:numId="10">
    <w:abstractNumId w:val="9"/>
  </w:num>
  <w:num w:numId="11">
    <w:abstractNumId w:val="17"/>
  </w:num>
  <w:num w:numId="12">
    <w:abstractNumId w:val="8"/>
  </w:num>
  <w:num w:numId="13">
    <w:abstractNumId w:val="3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2"/>
  </w:num>
  <w:num w:numId="19">
    <w:abstractNumId w:val="16"/>
  </w:num>
  <w:num w:numId="20">
    <w:abstractNumId w:val="2"/>
  </w:num>
  <w:num w:numId="21">
    <w:abstractNumId w:val="14"/>
  </w:num>
  <w:num w:numId="22">
    <w:abstractNumId w:val="5"/>
  </w:num>
  <w:num w:numId="23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50E46"/>
    <w:rsid w:val="00071207"/>
    <w:rsid w:val="00073C9C"/>
    <w:rsid w:val="00080512"/>
    <w:rsid w:val="00090468"/>
    <w:rsid w:val="00094568"/>
    <w:rsid w:val="00097D98"/>
    <w:rsid w:val="000B7BCF"/>
    <w:rsid w:val="000C0669"/>
    <w:rsid w:val="000C10CB"/>
    <w:rsid w:val="000C522B"/>
    <w:rsid w:val="000D58AB"/>
    <w:rsid w:val="000F31DC"/>
    <w:rsid w:val="001055EF"/>
    <w:rsid w:val="00112F1A"/>
    <w:rsid w:val="001137AE"/>
    <w:rsid w:val="0012484A"/>
    <w:rsid w:val="00133E2F"/>
    <w:rsid w:val="00145075"/>
    <w:rsid w:val="00155923"/>
    <w:rsid w:val="001645EC"/>
    <w:rsid w:val="001741A0"/>
    <w:rsid w:val="00175FA0"/>
    <w:rsid w:val="001776B8"/>
    <w:rsid w:val="00191CEE"/>
    <w:rsid w:val="00194CD0"/>
    <w:rsid w:val="001B49C9"/>
    <w:rsid w:val="001C131F"/>
    <w:rsid w:val="001C23F4"/>
    <w:rsid w:val="001C4F79"/>
    <w:rsid w:val="001D3792"/>
    <w:rsid w:val="001F168B"/>
    <w:rsid w:val="001F42C5"/>
    <w:rsid w:val="001F7831"/>
    <w:rsid w:val="00204045"/>
    <w:rsid w:val="0020508A"/>
    <w:rsid w:val="0020712B"/>
    <w:rsid w:val="002100F4"/>
    <w:rsid w:val="00225A5A"/>
    <w:rsid w:val="0022606D"/>
    <w:rsid w:val="00231728"/>
    <w:rsid w:val="00244D28"/>
    <w:rsid w:val="00250404"/>
    <w:rsid w:val="00256AE5"/>
    <w:rsid w:val="002610D8"/>
    <w:rsid w:val="00265262"/>
    <w:rsid w:val="002747EC"/>
    <w:rsid w:val="002855BF"/>
    <w:rsid w:val="002C2EB3"/>
    <w:rsid w:val="002F0D22"/>
    <w:rsid w:val="003113C9"/>
    <w:rsid w:val="00311B17"/>
    <w:rsid w:val="003172DC"/>
    <w:rsid w:val="00325AE3"/>
    <w:rsid w:val="00326069"/>
    <w:rsid w:val="00342EB6"/>
    <w:rsid w:val="00345BA4"/>
    <w:rsid w:val="00352E2F"/>
    <w:rsid w:val="0035462D"/>
    <w:rsid w:val="00364B41"/>
    <w:rsid w:val="00383096"/>
    <w:rsid w:val="00392D41"/>
    <w:rsid w:val="003A41EF"/>
    <w:rsid w:val="003B40AD"/>
    <w:rsid w:val="003C4E37"/>
    <w:rsid w:val="003C7949"/>
    <w:rsid w:val="003D48ED"/>
    <w:rsid w:val="003E16BE"/>
    <w:rsid w:val="003E1EA4"/>
    <w:rsid w:val="003F4E28"/>
    <w:rsid w:val="004006E8"/>
    <w:rsid w:val="00401855"/>
    <w:rsid w:val="00407075"/>
    <w:rsid w:val="00422F21"/>
    <w:rsid w:val="00423E64"/>
    <w:rsid w:val="00442760"/>
    <w:rsid w:val="004448DE"/>
    <w:rsid w:val="00464C72"/>
    <w:rsid w:val="00465587"/>
    <w:rsid w:val="004669DC"/>
    <w:rsid w:val="00477455"/>
    <w:rsid w:val="004A14CF"/>
    <w:rsid w:val="004A1F7B"/>
    <w:rsid w:val="004C44D2"/>
    <w:rsid w:val="004D3578"/>
    <w:rsid w:val="004D380D"/>
    <w:rsid w:val="004E213A"/>
    <w:rsid w:val="004E45BF"/>
    <w:rsid w:val="004E4CA8"/>
    <w:rsid w:val="00503171"/>
    <w:rsid w:val="0050622F"/>
    <w:rsid w:val="00506C28"/>
    <w:rsid w:val="005148DD"/>
    <w:rsid w:val="0052325C"/>
    <w:rsid w:val="005270C7"/>
    <w:rsid w:val="005331ED"/>
    <w:rsid w:val="00534DA0"/>
    <w:rsid w:val="00543E6C"/>
    <w:rsid w:val="00546608"/>
    <w:rsid w:val="00546B50"/>
    <w:rsid w:val="00565087"/>
    <w:rsid w:val="0056573F"/>
    <w:rsid w:val="00567D7A"/>
    <w:rsid w:val="0059416B"/>
    <w:rsid w:val="005A104B"/>
    <w:rsid w:val="005A3D23"/>
    <w:rsid w:val="005A54A9"/>
    <w:rsid w:val="005B223B"/>
    <w:rsid w:val="005D1287"/>
    <w:rsid w:val="005F3AA6"/>
    <w:rsid w:val="005F5357"/>
    <w:rsid w:val="00605449"/>
    <w:rsid w:val="00611566"/>
    <w:rsid w:val="00613C38"/>
    <w:rsid w:val="006411C3"/>
    <w:rsid w:val="00646D99"/>
    <w:rsid w:val="00656910"/>
    <w:rsid w:val="006574C0"/>
    <w:rsid w:val="006A714B"/>
    <w:rsid w:val="006B33C5"/>
    <w:rsid w:val="006B35E8"/>
    <w:rsid w:val="006C3EEC"/>
    <w:rsid w:val="006C66D8"/>
    <w:rsid w:val="006D1E24"/>
    <w:rsid w:val="006D4652"/>
    <w:rsid w:val="006D73B4"/>
    <w:rsid w:val="006E1417"/>
    <w:rsid w:val="006E209B"/>
    <w:rsid w:val="006F6A2C"/>
    <w:rsid w:val="007069DC"/>
    <w:rsid w:val="007073FE"/>
    <w:rsid w:val="00710201"/>
    <w:rsid w:val="0072073A"/>
    <w:rsid w:val="00733E48"/>
    <w:rsid w:val="007342B5"/>
    <w:rsid w:val="00734A5B"/>
    <w:rsid w:val="00744E76"/>
    <w:rsid w:val="007539EC"/>
    <w:rsid w:val="00757D40"/>
    <w:rsid w:val="00760391"/>
    <w:rsid w:val="007662B5"/>
    <w:rsid w:val="00777DC1"/>
    <w:rsid w:val="00781F0F"/>
    <w:rsid w:val="0078727C"/>
    <w:rsid w:val="0079049D"/>
    <w:rsid w:val="00793DC5"/>
    <w:rsid w:val="007A592B"/>
    <w:rsid w:val="007B18D8"/>
    <w:rsid w:val="007B4E45"/>
    <w:rsid w:val="007C095F"/>
    <w:rsid w:val="007C2DD0"/>
    <w:rsid w:val="007C3B90"/>
    <w:rsid w:val="007C617A"/>
    <w:rsid w:val="007D5BB2"/>
    <w:rsid w:val="007F2E08"/>
    <w:rsid w:val="008028A4"/>
    <w:rsid w:val="00810E43"/>
    <w:rsid w:val="00813245"/>
    <w:rsid w:val="00821F00"/>
    <w:rsid w:val="00840DE0"/>
    <w:rsid w:val="0086354A"/>
    <w:rsid w:val="00870D87"/>
    <w:rsid w:val="008768CA"/>
    <w:rsid w:val="00877EF9"/>
    <w:rsid w:val="00880559"/>
    <w:rsid w:val="0088253E"/>
    <w:rsid w:val="00886A6F"/>
    <w:rsid w:val="008A1BD2"/>
    <w:rsid w:val="008B1AE2"/>
    <w:rsid w:val="008B5306"/>
    <w:rsid w:val="008C2E2A"/>
    <w:rsid w:val="008C3057"/>
    <w:rsid w:val="008C4066"/>
    <w:rsid w:val="008D2E4D"/>
    <w:rsid w:val="008F164F"/>
    <w:rsid w:val="008F396F"/>
    <w:rsid w:val="008F3DCD"/>
    <w:rsid w:val="0090271F"/>
    <w:rsid w:val="00902DB9"/>
    <w:rsid w:val="0090466A"/>
    <w:rsid w:val="00923655"/>
    <w:rsid w:val="009238B4"/>
    <w:rsid w:val="009359C3"/>
    <w:rsid w:val="00936071"/>
    <w:rsid w:val="009376CD"/>
    <w:rsid w:val="00940212"/>
    <w:rsid w:val="00942EC2"/>
    <w:rsid w:val="00961B32"/>
    <w:rsid w:val="00962509"/>
    <w:rsid w:val="00967453"/>
    <w:rsid w:val="00970DB3"/>
    <w:rsid w:val="00974BB0"/>
    <w:rsid w:val="00975AC7"/>
    <w:rsid w:val="00975BCD"/>
    <w:rsid w:val="009A0AF3"/>
    <w:rsid w:val="009A52E1"/>
    <w:rsid w:val="009B07CD"/>
    <w:rsid w:val="009B694C"/>
    <w:rsid w:val="009C19E9"/>
    <w:rsid w:val="009D74A6"/>
    <w:rsid w:val="009E30C0"/>
    <w:rsid w:val="00A068F6"/>
    <w:rsid w:val="00A10F02"/>
    <w:rsid w:val="00A1530C"/>
    <w:rsid w:val="00A204CA"/>
    <w:rsid w:val="00A209D6"/>
    <w:rsid w:val="00A30A69"/>
    <w:rsid w:val="00A50CC4"/>
    <w:rsid w:val="00A53724"/>
    <w:rsid w:val="00A54B2B"/>
    <w:rsid w:val="00A64DB9"/>
    <w:rsid w:val="00A82346"/>
    <w:rsid w:val="00A9645C"/>
    <w:rsid w:val="00A9671C"/>
    <w:rsid w:val="00AA1553"/>
    <w:rsid w:val="00AB2501"/>
    <w:rsid w:val="00AB26B9"/>
    <w:rsid w:val="00AD0AC3"/>
    <w:rsid w:val="00AD271F"/>
    <w:rsid w:val="00AD5A0F"/>
    <w:rsid w:val="00AD6CEA"/>
    <w:rsid w:val="00AF4D31"/>
    <w:rsid w:val="00B05380"/>
    <w:rsid w:val="00B05962"/>
    <w:rsid w:val="00B11803"/>
    <w:rsid w:val="00B15449"/>
    <w:rsid w:val="00B16C2F"/>
    <w:rsid w:val="00B27303"/>
    <w:rsid w:val="00B4134D"/>
    <w:rsid w:val="00B47FD1"/>
    <w:rsid w:val="00B516BB"/>
    <w:rsid w:val="00B51774"/>
    <w:rsid w:val="00B7067E"/>
    <w:rsid w:val="00B84DB2"/>
    <w:rsid w:val="00B90E5F"/>
    <w:rsid w:val="00BA64A1"/>
    <w:rsid w:val="00BB151A"/>
    <w:rsid w:val="00BB61CA"/>
    <w:rsid w:val="00BC3555"/>
    <w:rsid w:val="00BC63B9"/>
    <w:rsid w:val="00BF0F24"/>
    <w:rsid w:val="00C00F98"/>
    <w:rsid w:val="00C01F5E"/>
    <w:rsid w:val="00C12B51"/>
    <w:rsid w:val="00C22C63"/>
    <w:rsid w:val="00C24650"/>
    <w:rsid w:val="00C25465"/>
    <w:rsid w:val="00C261ED"/>
    <w:rsid w:val="00C26677"/>
    <w:rsid w:val="00C33079"/>
    <w:rsid w:val="00C42174"/>
    <w:rsid w:val="00C56817"/>
    <w:rsid w:val="00C67719"/>
    <w:rsid w:val="00C7311F"/>
    <w:rsid w:val="00C8321E"/>
    <w:rsid w:val="00C83A13"/>
    <w:rsid w:val="00C9068C"/>
    <w:rsid w:val="00C92967"/>
    <w:rsid w:val="00CA3D0C"/>
    <w:rsid w:val="00CA654B"/>
    <w:rsid w:val="00CB72B8"/>
    <w:rsid w:val="00CC59C8"/>
    <w:rsid w:val="00CD4C7B"/>
    <w:rsid w:val="00CD58FE"/>
    <w:rsid w:val="00CF0948"/>
    <w:rsid w:val="00D004B7"/>
    <w:rsid w:val="00D33BE3"/>
    <w:rsid w:val="00D36619"/>
    <w:rsid w:val="00D3792D"/>
    <w:rsid w:val="00D4382C"/>
    <w:rsid w:val="00D51CDD"/>
    <w:rsid w:val="00D53EAA"/>
    <w:rsid w:val="00D55E47"/>
    <w:rsid w:val="00D62E19"/>
    <w:rsid w:val="00D67CD1"/>
    <w:rsid w:val="00D7071D"/>
    <w:rsid w:val="00D70ABF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4E23"/>
    <w:rsid w:val="00DC309B"/>
    <w:rsid w:val="00DC4DA2"/>
    <w:rsid w:val="00DC5261"/>
    <w:rsid w:val="00DE25D2"/>
    <w:rsid w:val="00E1336F"/>
    <w:rsid w:val="00E23B49"/>
    <w:rsid w:val="00E24A03"/>
    <w:rsid w:val="00E352E8"/>
    <w:rsid w:val="00E46C08"/>
    <w:rsid w:val="00E471CF"/>
    <w:rsid w:val="00E62835"/>
    <w:rsid w:val="00E6610F"/>
    <w:rsid w:val="00E77645"/>
    <w:rsid w:val="00E83697"/>
    <w:rsid w:val="00E94707"/>
    <w:rsid w:val="00EA66C9"/>
    <w:rsid w:val="00EB072C"/>
    <w:rsid w:val="00EC2AC9"/>
    <w:rsid w:val="00EC4A25"/>
    <w:rsid w:val="00EF221A"/>
    <w:rsid w:val="00EF6B13"/>
    <w:rsid w:val="00F025A2"/>
    <w:rsid w:val="00F036E9"/>
    <w:rsid w:val="00F07388"/>
    <w:rsid w:val="00F2026E"/>
    <w:rsid w:val="00F2210A"/>
    <w:rsid w:val="00F365F5"/>
    <w:rsid w:val="00F373F6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B3D74"/>
    <w:rsid w:val="00FC0513"/>
    <w:rsid w:val="00FC0E67"/>
    <w:rsid w:val="00FC1192"/>
    <w:rsid w:val="00FD6CC0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styleId="ZGSM" w:customStyle="1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pPr>
      <w:keepLines/>
      <w:ind w:left="1135" w:hanging="851"/>
    </w:p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pPr>
      <w:jc w:val="right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LD" w:customStyle="1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B1" w:customStyle="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EditorsNote" w:customStyle="1">
    <w:name w:val="Editor's Note"/>
    <w:basedOn w:val="NO"/>
    <w:rPr>
      <w:color w:val="FF0000"/>
    </w:r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eastAsia="en-US"/>
    </w:rPr>
  </w:style>
  <w:style w:type="paragraph" w:styleId="TAN" w:customStyle="1">
    <w:name w:val="TAN"/>
    <w:basedOn w:val="TAL"/>
    <w:pPr>
      <w:ind w:left="851" w:hanging="851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eastAsia="en-US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B2" w:customStyle="1">
    <w:name w:val="B2"/>
    <w:basedOn w:val="Normal"/>
    <w:link w:val="B2Char"/>
    <w:qFormat/>
    <w:pPr>
      <w:ind w:left="851" w:hanging="284"/>
    </w:pPr>
  </w:style>
  <w:style w:type="paragraph" w:styleId="B3" w:customStyle="1">
    <w:name w:val="B3"/>
    <w:basedOn w:val="Normal"/>
    <w:pPr>
      <w:ind w:left="1135" w:hanging="284"/>
    </w:pPr>
  </w:style>
  <w:style w:type="paragraph" w:styleId="B4" w:customStyle="1">
    <w:name w:val="B4"/>
    <w:basedOn w:val="Normal"/>
    <w:pPr>
      <w:ind w:left="1418" w:hanging="284"/>
    </w:pPr>
  </w:style>
  <w:style w:type="paragraph" w:styleId="B5" w:customStyle="1">
    <w:name w:val="B5"/>
    <w:basedOn w:val="Normal"/>
    <w:pPr>
      <w:ind w:left="1702" w:hanging="284"/>
    </w:p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pPr>
      <w:framePr w:wrap="notBeside" w:y="16161"/>
    </w:pPr>
  </w:style>
  <w:style w:type="paragraph" w:styleId="TAJ" w:customStyle="1">
    <w:name w:val="TAJ"/>
    <w:basedOn w:val="TH"/>
  </w:style>
  <w:style w:type="paragraph" w:styleId="Guidance" w:customStyle="1">
    <w:name w:val="Guidance"/>
    <w:basedOn w:val="Normal"/>
    <w:rPr>
      <w:i/>
      <w:color w:val="0000FF"/>
    </w:rPr>
  </w:style>
  <w:style w:type="character" w:styleId="HeaderChar" w:customStyle="1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styleId="CRCoverPage" w:customStyle="1">
    <w:name w:val="CR Cover Page"/>
    <w:rsid w:val="00CD4C7B"/>
    <w:pPr>
      <w:spacing w:after="120"/>
    </w:pPr>
    <w:rPr>
      <w:rFonts w:ascii="Arial" w:hAnsi="Arial" w:eastAsia="MS Mincho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styleId="DocumentMapChar" w:customStyle="1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54660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greement" w:customStyle="1">
    <w:name w:val="Agreement"/>
    <w:basedOn w:val="Normal"/>
    <w:next w:val="Normal"/>
    <w:qFormat/>
    <w:rsid w:val="00546608"/>
    <w:pPr>
      <w:numPr>
        <w:numId w:val="8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styleId="CommentReference">
    <w:name w:val="annotation reference"/>
    <w:basedOn w:val="DefaultParagraphFont"/>
    <w:rsid w:val="00422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2F21"/>
  </w:style>
  <w:style w:type="character" w:styleId="CommentTextChar" w:customStyle="1">
    <w:name w:val="Comment Text Char"/>
    <w:basedOn w:val="DefaultParagraphFont"/>
    <w:link w:val="CommentText"/>
    <w:rsid w:val="00422F2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2F21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422F2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A50CC4"/>
    <w:pPr>
      <w:ind w:left="720"/>
      <w:contextualSpacing/>
    </w:pPr>
  </w:style>
  <w:style w:type="character" w:styleId="B1Char1" w:customStyle="1">
    <w:name w:val="B1 Char1"/>
    <w:link w:val="B1"/>
    <w:locked/>
    <w:rsid w:val="00423E64"/>
    <w:rPr>
      <w:lang w:eastAsia="en-US"/>
    </w:rPr>
  </w:style>
  <w:style w:type="character" w:styleId="B2Char" w:customStyle="1">
    <w:name w:val="B2 Char"/>
    <w:link w:val="B2"/>
    <w:qFormat/>
    <w:locked/>
    <w:rsid w:val="00423E64"/>
    <w:rPr>
      <w:lang w:eastAsia="en-US"/>
    </w:rPr>
  </w:style>
  <w:style w:type="paragraph" w:styleId="EmailDiscussion2" w:customStyle="1">
    <w:name w:val="EmailDiscussion2"/>
    <w:basedOn w:val="Normal"/>
    <w:qFormat/>
    <w:rsid w:val="001C131F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57049">
          <w:marLeft w:val="17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9478">
          <w:marLeft w:val="178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5AIRPNAIUNRU-859666464-6367</_dlc_DocId>
    <_dlc_DocIdUrl xmlns="71c5aaf6-e6ce-465b-b873-5148d2a4c105">
      <Url>https://nokia.sharepoint.com/sites/c5g/e2earch/_layouts/15/DocIdRedir.aspx?ID=5AIRPNAIUNRU-859666464-6367</Url>
      <Description>5AIRPNAIUNRU-859666464-6367</Description>
    </_dlc_DocIdUrl>
  </documentManagement>
</p:properties>
</file>

<file path=customXml/itemProps1.xml><?xml version="1.0" encoding="utf-8"?>
<ds:datastoreItem xmlns:ds="http://schemas.openxmlformats.org/officeDocument/2006/customXml" ds:itemID="{84795671-E731-44DE-AD3D-06DDC2D7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1369</TotalTime>
  <Pages>7</Pages>
  <Words>1880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11455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Koziol, Dawid (Nokia - PL/Wroclaw)</cp:lastModifiedBy>
  <cp:revision>191</cp:revision>
  <dcterms:created xsi:type="dcterms:W3CDTF">2016-08-12T03:53:00Z</dcterms:created>
  <dcterms:modified xsi:type="dcterms:W3CDTF">2020-04-10T06:26:00Z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399970da-4c50-4143-b89f-8b63d8eb77a4</vt:lpwstr>
  </property>
</Properties>
</file>